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</w:t>
      </w:r>
      <w:r w:rsidR="004137C0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6546AF">
        <w:rPr>
          <w:rFonts w:ascii="Times New Roman" w:hAnsi="Times New Roman"/>
          <w:sz w:val="24"/>
          <w:szCs w:val="24"/>
          <w:u w:val="single"/>
          <w:lang w:eastAsia="ru-RU"/>
        </w:rPr>
        <w:t>7</w:t>
      </w:r>
      <w:r w:rsidRPr="008E58C0">
        <w:rPr>
          <w:rFonts w:ascii="Times New Roman" w:hAnsi="Times New Roman"/>
          <w:sz w:val="24"/>
          <w:szCs w:val="24"/>
          <w:lang w:eastAsia="ru-RU"/>
        </w:rPr>
        <w:t>_"__</w:t>
      </w:r>
      <w:r w:rsidR="0012579F">
        <w:rPr>
          <w:rFonts w:ascii="Times New Roman" w:hAnsi="Times New Roman"/>
          <w:sz w:val="24"/>
          <w:szCs w:val="24"/>
          <w:u w:val="single"/>
          <w:lang w:eastAsia="ru-RU"/>
        </w:rPr>
        <w:t>мая</w:t>
      </w:r>
      <w:r w:rsidRPr="008E58C0">
        <w:rPr>
          <w:rFonts w:ascii="Times New Roman" w:hAnsi="Times New Roman"/>
          <w:sz w:val="24"/>
          <w:szCs w:val="24"/>
          <w:lang w:eastAsia="ru-RU"/>
        </w:rPr>
        <w:t>_ 201</w:t>
      </w:r>
      <w:r w:rsidR="0012579F">
        <w:rPr>
          <w:rFonts w:ascii="Times New Roman" w:hAnsi="Times New Roman"/>
          <w:sz w:val="24"/>
          <w:szCs w:val="24"/>
          <w:lang w:eastAsia="ru-RU"/>
        </w:rPr>
        <w:t>8</w:t>
      </w:r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D65180" w:rsidRP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:rsidR="00D65180" w:rsidRPr="00DF5CEB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F5CEB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DF5CEB" w:rsidRDefault="0012579F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Главного</w:t>
      </w:r>
      <w:r w:rsidR="00FD5BA6">
        <w:rPr>
          <w:rFonts w:ascii="Times New Roman" w:eastAsia="Calibri" w:hAnsi="Times New Roman"/>
          <w:b/>
          <w:sz w:val="24"/>
          <w:szCs w:val="24"/>
        </w:rPr>
        <w:t xml:space="preserve"> специалиста-эксперта</w:t>
      </w:r>
      <w:r w:rsidR="009102AF" w:rsidRPr="00DF5CEB">
        <w:rPr>
          <w:rFonts w:ascii="Times New Roman" w:eastAsia="Calibri" w:hAnsi="Times New Roman"/>
          <w:b/>
          <w:sz w:val="24"/>
          <w:szCs w:val="24"/>
        </w:rPr>
        <w:t xml:space="preserve"> отдела кадров и безоп</w:t>
      </w:r>
      <w:r w:rsidR="00FB47CD" w:rsidRPr="00DF5CEB">
        <w:rPr>
          <w:rFonts w:ascii="Times New Roman" w:eastAsia="Calibri" w:hAnsi="Times New Roman"/>
          <w:b/>
          <w:sz w:val="24"/>
          <w:szCs w:val="24"/>
        </w:rPr>
        <w:t>а</w:t>
      </w:r>
      <w:r w:rsidR="009102AF" w:rsidRPr="00DF5CEB">
        <w:rPr>
          <w:rFonts w:ascii="Times New Roman" w:eastAsia="Calibri" w:hAnsi="Times New Roman"/>
          <w:b/>
          <w:sz w:val="24"/>
          <w:szCs w:val="24"/>
        </w:rPr>
        <w:t>сности</w:t>
      </w:r>
    </w:p>
    <w:p w:rsidR="00273412" w:rsidRPr="00DF5CEB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F5CEB">
        <w:rPr>
          <w:rFonts w:ascii="Times New Roman" w:eastAsia="Calibri" w:hAnsi="Times New Roman"/>
          <w:b/>
          <w:sz w:val="24"/>
          <w:szCs w:val="24"/>
        </w:rPr>
        <w:t xml:space="preserve">Межрайонной </w:t>
      </w:r>
      <w:r w:rsidR="00CA5BAE" w:rsidRPr="00DF5CEB">
        <w:rPr>
          <w:rFonts w:ascii="Times New Roman" w:eastAsia="Calibri" w:hAnsi="Times New Roman"/>
          <w:b/>
          <w:sz w:val="24"/>
          <w:szCs w:val="24"/>
        </w:rPr>
        <w:t xml:space="preserve">инспекции </w:t>
      </w:r>
      <w:r w:rsidRPr="00DF5CEB">
        <w:rPr>
          <w:rFonts w:ascii="Times New Roman" w:eastAsia="Calibri" w:hAnsi="Times New Roman"/>
          <w:b/>
          <w:sz w:val="24"/>
          <w:szCs w:val="24"/>
        </w:rPr>
        <w:t xml:space="preserve">Федеральной </w:t>
      </w:r>
    </w:p>
    <w:p w:rsidR="00D65180" w:rsidRPr="00DF5CEB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F5CEB">
        <w:rPr>
          <w:rFonts w:ascii="Times New Roman" w:eastAsia="Calibri" w:hAnsi="Times New Roman"/>
          <w:b/>
          <w:sz w:val="24"/>
          <w:szCs w:val="24"/>
        </w:rPr>
        <w:t>налоговой службы №12 по Приморскому краю</w:t>
      </w:r>
    </w:p>
    <w:p w:rsidR="00D65180" w:rsidRPr="00D14DB1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0C6888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0C6888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D14DB1" w:rsidRDefault="002C189D" w:rsidP="00A2349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14DB1">
        <w:rPr>
          <w:rFonts w:ascii="Times New Roman" w:eastAsia="Calibri" w:hAnsi="Times New Roman"/>
          <w:sz w:val="24"/>
          <w:szCs w:val="24"/>
        </w:rPr>
        <w:t>1.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D14DB1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D14DB1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D14DB1">
        <w:rPr>
          <w:rFonts w:ascii="Times New Roman" w:eastAsia="Calibri" w:hAnsi="Times New Roman"/>
          <w:sz w:val="24"/>
          <w:szCs w:val="24"/>
        </w:rPr>
        <w:t>ая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D14DB1">
        <w:rPr>
          <w:rFonts w:ascii="Times New Roman" w:eastAsia="Calibri" w:hAnsi="Times New Roman"/>
          <w:sz w:val="24"/>
          <w:szCs w:val="24"/>
        </w:rPr>
        <w:t>а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)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FD5BA6">
        <w:rPr>
          <w:rFonts w:ascii="Times New Roman" w:eastAsia="Calibri" w:hAnsi="Times New Roman"/>
          <w:sz w:val="24"/>
          <w:szCs w:val="24"/>
        </w:rPr>
        <w:t xml:space="preserve"> специалиста-эксперта</w:t>
      </w:r>
      <w:r w:rsidR="007E7ADD" w:rsidRPr="00D14DB1">
        <w:rPr>
          <w:rFonts w:ascii="Times New Roman" w:eastAsia="Calibri" w:hAnsi="Times New Roman"/>
          <w:sz w:val="24"/>
          <w:szCs w:val="24"/>
        </w:rPr>
        <w:t xml:space="preserve"> отдела кадров и безопасности</w:t>
      </w:r>
      <w:r w:rsidR="00A932C0" w:rsidRPr="00D14DB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FD5BA6">
        <w:rPr>
          <w:rFonts w:ascii="Times New Roman" w:eastAsia="Calibri" w:hAnsi="Times New Roman"/>
          <w:sz w:val="24"/>
          <w:szCs w:val="24"/>
        </w:rPr>
        <w:t>старшей</w:t>
      </w:r>
      <w:r w:rsidR="00A932C0" w:rsidRPr="00D14DB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14DB1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D14DB1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D14DB1">
        <w:rPr>
          <w:rFonts w:ascii="Times New Roman" w:eastAsia="Calibri" w:hAnsi="Times New Roman"/>
          <w:sz w:val="24"/>
          <w:szCs w:val="24"/>
        </w:rPr>
        <w:t>».</w:t>
      </w:r>
    </w:p>
    <w:p w:rsidR="003C52B3" w:rsidRPr="001F492E" w:rsidRDefault="003C52B3" w:rsidP="00A2349E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F492E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Pr="001F492E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1F492E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Pr="001F492E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Pr="001F492E">
        <w:rPr>
          <w:rFonts w:ascii="Times New Roman" w:eastAsia="Calibri" w:hAnsi="Times New Roman"/>
          <w:sz w:val="24"/>
          <w:szCs w:val="24"/>
        </w:rPr>
        <w:t>– 11-</w:t>
      </w:r>
      <w:r>
        <w:rPr>
          <w:rFonts w:ascii="Times New Roman" w:eastAsia="Calibri" w:hAnsi="Times New Roman"/>
          <w:sz w:val="24"/>
          <w:szCs w:val="24"/>
        </w:rPr>
        <w:t>3</w:t>
      </w:r>
      <w:r w:rsidRPr="001F492E">
        <w:rPr>
          <w:rFonts w:ascii="Times New Roman" w:eastAsia="Calibri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>4</w:t>
      </w:r>
      <w:r w:rsidRPr="001F492E">
        <w:rPr>
          <w:rFonts w:ascii="Times New Roman" w:eastAsia="Calibri" w:hAnsi="Times New Roman"/>
          <w:sz w:val="24"/>
          <w:szCs w:val="24"/>
        </w:rPr>
        <w:t>-08</w:t>
      </w:r>
      <w:r w:rsidR="0012579F">
        <w:rPr>
          <w:rFonts w:ascii="Times New Roman" w:eastAsia="Calibri" w:hAnsi="Times New Roman"/>
          <w:sz w:val="24"/>
          <w:szCs w:val="24"/>
        </w:rPr>
        <w:t>6</w:t>
      </w:r>
      <w:r w:rsidRPr="001F492E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D14DB1" w:rsidRDefault="002C189D" w:rsidP="00A2349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14DB1">
        <w:rPr>
          <w:rFonts w:ascii="Times New Roman" w:eastAsia="Calibri" w:hAnsi="Times New Roman"/>
          <w:sz w:val="24"/>
          <w:szCs w:val="24"/>
        </w:rPr>
        <w:t>2.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12579F">
        <w:rPr>
          <w:rFonts w:ascii="Times New Roman" w:eastAsia="Calibri" w:hAnsi="Times New Roman"/>
          <w:sz w:val="24"/>
          <w:szCs w:val="24"/>
        </w:rPr>
        <w:t>главного</w:t>
      </w:r>
      <w:r w:rsidR="00FA316C">
        <w:rPr>
          <w:rFonts w:ascii="Times New Roman" w:eastAsia="Calibri" w:hAnsi="Times New Roman"/>
          <w:sz w:val="24"/>
          <w:szCs w:val="24"/>
        </w:rPr>
        <w:t xml:space="preserve"> специалиста-эксперта</w:t>
      </w:r>
      <w:r w:rsidR="00D65180" w:rsidRPr="00D14DB1">
        <w:rPr>
          <w:rFonts w:ascii="Times New Roman" w:eastAsia="Calibri" w:hAnsi="Times New Roman"/>
          <w:sz w:val="24"/>
          <w:szCs w:val="24"/>
        </w:rPr>
        <w:t>:</w:t>
      </w:r>
      <w:r w:rsidR="003A6A43" w:rsidRPr="00D14DB1">
        <w:rPr>
          <w:rFonts w:ascii="Times New Roman" w:eastAsia="Calibri" w:hAnsi="Times New Roman"/>
          <w:sz w:val="24"/>
          <w:szCs w:val="24"/>
        </w:rPr>
        <w:t xml:space="preserve"> </w:t>
      </w:r>
      <w:r w:rsidR="007E3514" w:rsidRPr="00D14DB1">
        <w:rPr>
          <w:rFonts w:ascii="Times New Roman" w:eastAsia="Calibri" w:hAnsi="Times New Roman"/>
          <w:sz w:val="24"/>
          <w:szCs w:val="24"/>
        </w:rPr>
        <w:t>Регулирование государственной гражданской и муниципальной службы.</w:t>
      </w:r>
    </w:p>
    <w:p w:rsidR="007E3514" w:rsidRPr="008B3D34" w:rsidRDefault="002C189D" w:rsidP="00A2349E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D14DB1">
        <w:rPr>
          <w:rFonts w:ascii="Times New Roman" w:eastAsia="Calibri" w:hAnsi="Times New Roman"/>
          <w:sz w:val="24"/>
          <w:szCs w:val="24"/>
        </w:rPr>
        <w:t>3.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12579F">
        <w:rPr>
          <w:rFonts w:ascii="Times New Roman" w:eastAsia="Calibri" w:hAnsi="Times New Roman"/>
          <w:sz w:val="24"/>
          <w:szCs w:val="24"/>
        </w:rPr>
        <w:t>главного</w:t>
      </w:r>
      <w:r w:rsidR="00FA316C">
        <w:rPr>
          <w:rFonts w:ascii="Times New Roman" w:eastAsia="Calibri" w:hAnsi="Times New Roman"/>
          <w:sz w:val="24"/>
          <w:szCs w:val="24"/>
        </w:rPr>
        <w:t xml:space="preserve"> специалиста-эксперта</w:t>
      </w:r>
      <w:r w:rsidR="007E7ADD" w:rsidRPr="00D14DB1">
        <w:rPr>
          <w:rFonts w:ascii="Times New Roman" w:eastAsia="Calibri" w:hAnsi="Times New Roman"/>
          <w:sz w:val="24"/>
          <w:szCs w:val="24"/>
        </w:rPr>
        <w:t xml:space="preserve"> отдела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: </w:t>
      </w:r>
      <w:r w:rsidR="007E3514" w:rsidRPr="008B3D34">
        <w:rPr>
          <w:rFonts w:ascii="Times New Roman" w:hAnsi="Times New Roman"/>
          <w:sz w:val="24"/>
          <w:szCs w:val="24"/>
          <w:lang w:bidi="en-US"/>
        </w:rPr>
        <w:t xml:space="preserve">Регулирование в сфере прохождения государственной гражданской службы. </w:t>
      </w:r>
    </w:p>
    <w:p w:rsidR="00D65180" w:rsidRPr="00D14DB1" w:rsidRDefault="002C189D" w:rsidP="00A2349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14DB1">
        <w:rPr>
          <w:rFonts w:ascii="Times New Roman" w:eastAsia="Calibri" w:hAnsi="Times New Roman"/>
          <w:sz w:val="24"/>
          <w:szCs w:val="24"/>
        </w:rPr>
        <w:t>4.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12579F">
        <w:rPr>
          <w:rFonts w:ascii="Times New Roman" w:eastAsia="Calibri" w:hAnsi="Times New Roman"/>
          <w:sz w:val="24"/>
          <w:szCs w:val="24"/>
        </w:rPr>
        <w:t>главного</w:t>
      </w:r>
      <w:r w:rsidR="00FA316C">
        <w:rPr>
          <w:rFonts w:ascii="Times New Roman" w:eastAsia="Calibri" w:hAnsi="Times New Roman"/>
          <w:sz w:val="24"/>
          <w:szCs w:val="24"/>
        </w:rPr>
        <w:t xml:space="preserve"> специалиста-эксперта</w:t>
      </w:r>
      <w:r w:rsidR="00FA316C" w:rsidRPr="00D14DB1">
        <w:rPr>
          <w:rFonts w:ascii="Times New Roman" w:eastAsia="Calibri" w:hAnsi="Times New Roman"/>
          <w:sz w:val="24"/>
          <w:szCs w:val="24"/>
        </w:rPr>
        <w:t xml:space="preserve"> осуществляется</w:t>
      </w:r>
      <w:r w:rsidR="001A2404" w:rsidRPr="00D14DB1">
        <w:rPr>
          <w:rFonts w:ascii="Times New Roman" w:eastAsia="Calibri" w:hAnsi="Times New Roman"/>
          <w:sz w:val="24"/>
          <w:szCs w:val="24"/>
        </w:rPr>
        <w:t xml:space="preserve"> приказом начальника Межрайонной ИФНС России №12 по Приморскому краю.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D14DB1" w:rsidRDefault="002C189D" w:rsidP="00A2349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14DB1">
        <w:rPr>
          <w:rFonts w:ascii="Times New Roman" w:eastAsia="Calibri" w:hAnsi="Times New Roman"/>
          <w:sz w:val="24"/>
          <w:szCs w:val="24"/>
        </w:rPr>
        <w:t>5.</w:t>
      </w:r>
      <w:r w:rsidR="00805D21" w:rsidRPr="00D14DB1">
        <w:rPr>
          <w:rFonts w:ascii="Times New Roman" w:eastAsia="Calibri" w:hAnsi="Times New Roman"/>
          <w:sz w:val="24"/>
          <w:szCs w:val="24"/>
        </w:rPr>
        <w:t xml:space="preserve">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FA316C">
        <w:rPr>
          <w:rFonts w:ascii="Times New Roman" w:eastAsia="Calibri" w:hAnsi="Times New Roman"/>
          <w:sz w:val="24"/>
          <w:szCs w:val="24"/>
        </w:rPr>
        <w:t xml:space="preserve"> специалист-эксперт</w:t>
      </w:r>
      <w:r w:rsidR="00FA316C" w:rsidRPr="00D14DB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непосредственно подчиняется </w:t>
      </w:r>
      <w:r w:rsidR="00FA316C">
        <w:rPr>
          <w:rFonts w:ascii="Times New Roman" w:eastAsia="Calibri" w:hAnsi="Times New Roman"/>
          <w:sz w:val="24"/>
          <w:szCs w:val="24"/>
        </w:rPr>
        <w:t>начальнику отдела</w:t>
      </w:r>
      <w:r w:rsidR="00D14DB1" w:rsidRPr="00D14DB1">
        <w:rPr>
          <w:rFonts w:ascii="Times New Roman" w:eastAsia="Calibri" w:hAnsi="Times New Roman"/>
          <w:sz w:val="24"/>
          <w:szCs w:val="24"/>
        </w:rPr>
        <w:t>,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D14DB1" w:rsidRDefault="00CC5FB7" w:rsidP="007F1C9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0C6888" w:rsidRDefault="00D65180" w:rsidP="007F1C9A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0C6888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0C6888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D14DB1" w:rsidRDefault="00583AB0" w:rsidP="007F1C9A">
      <w:pPr>
        <w:pStyle w:val="a8"/>
        <w:overflowPunct/>
        <w:autoSpaceDE/>
        <w:autoSpaceDN/>
        <w:adjustRightInd/>
        <w:ind w:left="0" w:firstLine="709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D14DB1" w:rsidRDefault="00C10B63" w:rsidP="007F1C9A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14DB1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12579F">
        <w:rPr>
          <w:rFonts w:ascii="Times New Roman" w:eastAsia="Calibri" w:hAnsi="Times New Roman"/>
          <w:sz w:val="24"/>
          <w:szCs w:val="24"/>
        </w:rPr>
        <w:t>главного</w:t>
      </w:r>
      <w:r w:rsidR="00DA5C7B">
        <w:rPr>
          <w:rFonts w:ascii="Times New Roman" w:eastAsia="Calibri" w:hAnsi="Times New Roman"/>
          <w:sz w:val="24"/>
          <w:szCs w:val="24"/>
        </w:rPr>
        <w:t xml:space="preserve"> специалиста-эксперта</w:t>
      </w:r>
      <w:r w:rsidR="00DA5C7B" w:rsidRPr="00D14DB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14DB1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D14DB1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E1E33" w:rsidRDefault="00C56FD5" w:rsidP="007F1C9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14DB1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D14DB1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D14DB1">
        <w:rPr>
          <w:rFonts w:ascii="Times New Roman" w:hAnsi="Times New Roman"/>
          <w:sz w:val="24"/>
          <w:szCs w:val="24"/>
          <w:lang w:eastAsia="ru-RU"/>
        </w:rPr>
        <w:t>в</w:t>
      </w:r>
      <w:r w:rsidRPr="00D14DB1">
        <w:rPr>
          <w:rFonts w:ascii="Times New Roman" w:hAnsi="Times New Roman"/>
          <w:sz w:val="24"/>
          <w:szCs w:val="24"/>
          <w:lang w:eastAsia="ru-RU"/>
        </w:rPr>
        <w:t>ания</w:t>
      </w:r>
      <w:r w:rsidR="00FF01B1">
        <w:rPr>
          <w:rFonts w:ascii="Times New Roman" w:eastAsia="Calibri" w:hAnsi="Times New Roman"/>
          <w:sz w:val="24"/>
          <w:szCs w:val="24"/>
        </w:rPr>
        <w:t>.</w:t>
      </w:r>
    </w:p>
    <w:p w:rsidR="00677EF2" w:rsidRDefault="00EA6980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F5AD3">
        <w:rPr>
          <w:rFonts w:ascii="Times New Roman" w:eastAsia="Calibri" w:hAnsi="Times New Roman"/>
          <w:sz w:val="24"/>
          <w:szCs w:val="24"/>
        </w:rPr>
        <w:t>6</w:t>
      </w:r>
      <w:r w:rsidR="00D65180" w:rsidRPr="008F5AD3">
        <w:rPr>
          <w:rFonts w:ascii="Times New Roman" w:eastAsia="Calibri" w:hAnsi="Times New Roman"/>
          <w:sz w:val="24"/>
          <w:szCs w:val="24"/>
        </w:rPr>
        <w:t>.2. </w:t>
      </w:r>
      <w:r w:rsidR="00677EF2" w:rsidRPr="008F5AD3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8F5AD3" w:rsidRDefault="00F70E1E" w:rsidP="007F1C9A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F5AD3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8F5AD3" w:rsidRDefault="001A520B" w:rsidP="007F1C9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F5AD3">
        <w:rPr>
          <w:rFonts w:ascii="Times New Roman" w:eastAsia="Calibri" w:hAnsi="Times New Roman"/>
          <w:sz w:val="24"/>
          <w:szCs w:val="24"/>
        </w:rPr>
        <w:t>-</w:t>
      </w:r>
      <w:r w:rsidR="00D65180" w:rsidRPr="008F5AD3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8F5AD3" w:rsidRDefault="001A520B" w:rsidP="007F1C9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F5AD3">
        <w:rPr>
          <w:rFonts w:ascii="Times New Roman" w:eastAsia="Calibri" w:hAnsi="Times New Roman"/>
          <w:sz w:val="24"/>
          <w:szCs w:val="24"/>
        </w:rPr>
        <w:t>-</w:t>
      </w:r>
      <w:r w:rsidR="00D65180" w:rsidRPr="008F5AD3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8F5AD3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8F5AD3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8F5AD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F5AD3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8F5AD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F5AD3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8F5AD3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8F5AD3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8F5AD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F5AD3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8F5AD3" w:rsidRDefault="001A520B" w:rsidP="007F1C9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8F5AD3">
        <w:rPr>
          <w:rFonts w:ascii="Times New Roman" w:eastAsia="Calibri" w:hAnsi="Times New Roman"/>
          <w:color w:val="000000"/>
          <w:sz w:val="24"/>
          <w:szCs w:val="24"/>
        </w:rPr>
        <w:t>- з</w:t>
      </w:r>
      <w:r w:rsidR="00D65180" w:rsidRPr="008F5AD3">
        <w:rPr>
          <w:rFonts w:ascii="Times New Roman" w:eastAsia="Calibri" w:hAnsi="Times New Roman"/>
          <w:color w:val="000000"/>
          <w:sz w:val="24"/>
          <w:szCs w:val="24"/>
        </w:rPr>
        <w:t>нания и умения в области информационно-коммуникационных технологий.</w:t>
      </w:r>
    </w:p>
    <w:p w:rsidR="00E77FDA" w:rsidRPr="007F1C9A" w:rsidRDefault="00E77FDA" w:rsidP="007F1C9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F1C9A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C1091F" w:rsidRPr="000C6888" w:rsidRDefault="00E63339" w:rsidP="007F1C9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0C6888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0C6888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0C6888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693653" w:rsidRPr="00693653" w:rsidRDefault="009F46B1" w:rsidP="00F5500F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C6888">
        <w:rPr>
          <w:rFonts w:ascii="Times New Roman" w:hAnsi="Times New Roman"/>
          <w:sz w:val="24"/>
          <w:szCs w:val="24"/>
          <w:lang w:bidi="en-US"/>
        </w:rPr>
        <w:t>Федеральный закон от 27 июля 2004</w:t>
      </w:r>
      <w:r w:rsidRPr="000C6888">
        <w:rPr>
          <w:rFonts w:ascii="Times New Roman" w:hAnsi="Times New Roman"/>
          <w:sz w:val="24"/>
          <w:szCs w:val="24"/>
          <w:lang w:val="en-US" w:bidi="en-US"/>
        </w:rPr>
        <w:t> </w:t>
      </w:r>
      <w:r w:rsidRPr="000C6888">
        <w:rPr>
          <w:rFonts w:ascii="Times New Roman" w:hAnsi="Times New Roman"/>
          <w:sz w:val="24"/>
          <w:szCs w:val="24"/>
          <w:lang w:bidi="en-US"/>
        </w:rPr>
        <w:t>г. № 79-ФЗ «О государственной гражданской службе Российской Федерации»;</w:t>
      </w:r>
      <w:r w:rsidR="00D03655" w:rsidRPr="000C6888">
        <w:rPr>
          <w:rFonts w:ascii="Times New Roman" w:hAnsi="Times New Roman"/>
          <w:sz w:val="24"/>
          <w:szCs w:val="24"/>
          <w:lang w:bidi="en-US"/>
        </w:rPr>
        <w:t xml:space="preserve"> Указ Президента</w:t>
      </w:r>
      <w:r w:rsidRPr="000C6888">
        <w:rPr>
          <w:rFonts w:ascii="Times New Roman" w:hAnsi="Times New Roman"/>
          <w:sz w:val="24"/>
          <w:szCs w:val="24"/>
          <w:lang w:bidi="en-US"/>
        </w:rPr>
        <w:t xml:space="preserve"> Российской Федерации от 1 февраля 2005 г. № 110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 «О</w:t>
      </w:r>
      <w:r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проведении аттестации государственных гражданских служащих </w:t>
      </w:r>
      <w:r w:rsidR="001070E4" w:rsidRPr="00C1091F">
        <w:rPr>
          <w:rFonts w:ascii="Times New Roman" w:hAnsi="Times New Roman"/>
          <w:sz w:val="24"/>
          <w:szCs w:val="24"/>
          <w:lang w:bidi="en-US"/>
        </w:rPr>
        <w:t>Российской Федерации</w:t>
      </w:r>
      <w:r w:rsidRPr="00C1091F">
        <w:rPr>
          <w:rFonts w:ascii="Times New Roman" w:hAnsi="Times New Roman"/>
          <w:sz w:val="24"/>
          <w:szCs w:val="24"/>
          <w:lang w:bidi="en-US"/>
        </w:rPr>
        <w:t>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1070E4" w:rsidRPr="00C1091F">
        <w:rPr>
          <w:rFonts w:ascii="Times New Roman" w:hAnsi="Times New Roman"/>
          <w:sz w:val="24"/>
          <w:szCs w:val="24"/>
          <w:lang w:bidi="en-US"/>
        </w:rPr>
        <w:t>Указ Президента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 Российской Федерации от 1 февраля 2005 г. № 111 «О</w:t>
      </w:r>
      <w:r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порядке </w:t>
      </w:r>
      <w:r w:rsidRPr="00C1091F">
        <w:rPr>
          <w:rFonts w:ascii="Times New Roman" w:hAnsi="Times New Roman"/>
          <w:sz w:val="24"/>
          <w:szCs w:val="24"/>
          <w:lang w:bidi="en-US"/>
        </w:rPr>
        <w:lastRenderedPageBreak/>
        <w:t>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 февраля 2005 г. № 112 «О</w:t>
      </w:r>
      <w:r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Pr="00C1091F">
        <w:rPr>
          <w:rFonts w:ascii="Times New Roman" w:hAnsi="Times New Roman"/>
          <w:sz w:val="24"/>
          <w:szCs w:val="24"/>
          <w:lang w:bidi="en-US"/>
        </w:rPr>
        <w:t>конкурсе на замещение вакантной должности государственной гражданской службы Российской Федерации»;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Указ Президента Российской Федерации от 1 февраля 2005 г. № 113 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>«</w:t>
      </w:r>
      <w:r w:rsidRPr="00C1091F">
        <w:rPr>
          <w:rFonts w:ascii="Times New Roman" w:hAnsi="Times New Roman"/>
          <w:sz w:val="24"/>
          <w:szCs w:val="24"/>
          <w:lang w:bidi="en-US"/>
        </w:rPr>
        <w:t>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19 ноября 2007 г. № 1554 «О</w:t>
      </w:r>
      <w:r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>юстиции»; Указ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 Президента Российской Федерации от 7 мая 2012 № 601 «Об</w:t>
      </w:r>
      <w:r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Pr="00C1091F">
        <w:rPr>
          <w:rFonts w:ascii="Times New Roman" w:hAnsi="Times New Roman"/>
          <w:sz w:val="24"/>
          <w:szCs w:val="24"/>
          <w:lang w:bidi="en-US"/>
        </w:rPr>
        <w:t xml:space="preserve">основных направлениях совершенствования системы государственного 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>управления</w:t>
      </w:r>
      <w:r w:rsidRPr="00C1091F">
        <w:rPr>
          <w:rFonts w:ascii="Times New Roman" w:hAnsi="Times New Roman"/>
          <w:sz w:val="24"/>
          <w:szCs w:val="24"/>
          <w:lang w:bidi="en-US"/>
        </w:rPr>
        <w:t>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D03655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DD764B" w:rsidRPr="00C1091F">
        <w:rPr>
          <w:rFonts w:ascii="Times New Roman" w:hAnsi="Times New Roman"/>
          <w:sz w:val="24"/>
          <w:szCs w:val="24"/>
          <w:lang w:bidi="en-US"/>
        </w:rPr>
        <w:t>Федеральный закон от 27 июля 2006 г. № 152-ФЗ «О персональных данных»;</w:t>
      </w:r>
      <w:r w:rsidR="0097434C" w:rsidRPr="00C1091F">
        <w:rPr>
          <w:rFonts w:ascii="Times New Roman" w:hAnsi="Times New Roman"/>
          <w:sz w:val="24"/>
          <w:szCs w:val="24"/>
          <w:lang w:bidi="en-US"/>
        </w:rPr>
        <w:t xml:space="preserve"> 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</w:t>
      </w:r>
      <w:r w:rsidR="0097434C" w:rsidRPr="00C1091F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16 февраля 2005 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D356BE" w:rsidRPr="00C1091F">
        <w:rPr>
          <w:rFonts w:ascii="Times New Roman" w:hAnsi="Times New Roman"/>
          <w:color w:val="000000"/>
          <w:sz w:val="24"/>
          <w:szCs w:val="24"/>
          <w:lang w:eastAsia="ru-RU" w:bidi="en-US"/>
        </w:rPr>
        <w:t xml:space="preserve"> 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18 июля 2005 г. № 813 «О</w:t>
      </w:r>
      <w:r w:rsidR="00D356BE"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порядке и условиях командирования федеральных государственных гражданских служащих»;</w:t>
      </w:r>
      <w:r w:rsidR="00D356BE" w:rsidRPr="00C1091F">
        <w:rPr>
          <w:rFonts w:ascii="Times New Roman" w:hAnsi="Times New Roman"/>
          <w:color w:val="000000"/>
          <w:sz w:val="24"/>
          <w:szCs w:val="24"/>
          <w:lang w:eastAsia="ru-RU" w:bidi="en-US"/>
        </w:rPr>
        <w:t xml:space="preserve"> 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25 июля 2006 г. № 763 «О</w:t>
      </w:r>
      <w:r w:rsidR="00D356BE"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денежном содержании федеральных государственных гражданских служащих»;</w:t>
      </w:r>
      <w:r w:rsidR="00D356BE" w:rsidRPr="00C1091F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19 ноября 2007 г. № 1532 «Об</w:t>
      </w:r>
      <w:r w:rsidR="00D356BE"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постановление Правительства Российской Федерации от 27 января 2009</w:t>
      </w:r>
      <w:r w:rsidR="00D356BE" w:rsidRPr="00C1091F">
        <w:rPr>
          <w:rFonts w:ascii="Times New Roman" w:hAnsi="Times New Roman"/>
          <w:sz w:val="24"/>
          <w:szCs w:val="24"/>
          <w:lang w:val="en-US" w:bidi="en-US"/>
        </w:rPr>
        <w:t> 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г. № 63 «О предоставлении федеральным государственным гражданским служащим единовременной субсидии на приобретение жилого помещения»;</w:t>
      </w:r>
      <w:r w:rsidR="005D3F24" w:rsidRPr="00C1091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D356BE" w:rsidRPr="00C1091F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5D3F24" w:rsidRPr="00C1091F">
        <w:rPr>
          <w:rFonts w:ascii="Times New Roman" w:hAnsi="Times New Roman"/>
          <w:color w:val="000000"/>
          <w:sz w:val="24"/>
          <w:szCs w:val="24"/>
          <w:lang w:eastAsia="ru-RU" w:bidi="en-US"/>
        </w:rPr>
        <w:t xml:space="preserve">;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Федеральный закон от 25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декабря 2008 г. № 273-ФЗ «О противодействии коррупции»;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19 мая 2008 г. № 815 «О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мерах по противодействию коррупции»;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18 мая 2009 г. № 557 «Об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 xml:space="preserve">утверждении перечня должностей федеральной государственной службы, при назначении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lastRenderedPageBreak/>
        <w:t>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18 мая 2009 г. № 559 «О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1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июля 2010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21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июля 2010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г. № 925 «О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мерах по реализации отдельных положений Федерального закона «О противодействии коррупции»»;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 апреля 2013 г. № 309 «О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мерах по реализации отдельных положений Федерального закона  «О противодействии коррупции»»;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 апреля 2013 г. № 310 «О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8 июля 2013 г. № 613 «Вопросы противодействия коррупции»;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Указ Президента Российской Федерации от 23 июня 2014 г. № 460 «Об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69365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D10C8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  <w:r w:rsidR="00D10C8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21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января 2015</w:t>
      </w:r>
      <w:r w:rsidR="00693653" w:rsidRPr="00693653">
        <w:rPr>
          <w:rFonts w:ascii="Times New Roman" w:hAnsi="Times New Roman"/>
          <w:sz w:val="24"/>
          <w:szCs w:val="24"/>
          <w:lang w:val="en-US" w:bidi="en-US"/>
        </w:rPr>
        <w:t> </w:t>
      </w:r>
      <w:r w:rsidR="00693653" w:rsidRPr="00693653">
        <w:rPr>
          <w:rFonts w:ascii="Times New Roman" w:hAnsi="Times New Roman"/>
          <w:sz w:val="24"/>
          <w:szCs w:val="24"/>
          <w:lang w:bidi="en-US"/>
        </w:rPr>
        <w:t>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5E7341" w:rsidRDefault="0012579F" w:rsidP="007F1C9A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Г</w:t>
      </w:r>
      <w:r w:rsidRPr="0012579F">
        <w:rPr>
          <w:rFonts w:ascii="Times New Roman" w:eastAsia="Calibri" w:hAnsi="Times New Roman"/>
          <w:sz w:val="24"/>
          <w:szCs w:val="24"/>
          <w:lang w:val="ru-RU"/>
        </w:rPr>
        <w:t>лавный</w:t>
      </w:r>
      <w:r w:rsidR="001C431D">
        <w:rPr>
          <w:rFonts w:ascii="Times New Roman" w:eastAsia="Calibri" w:hAnsi="Times New Roman"/>
          <w:sz w:val="24"/>
          <w:szCs w:val="24"/>
          <w:lang w:val="ru-RU"/>
        </w:rPr>
        <w:t xml:space="preserve"> специалист-эксперт</w:t>
      </w:r>
      <w:r w:rsidR="005E7341" w:rsidRPr="00A46C52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359B" w:rsidRPr="00A46C52" w:rsidRDefault="00F6359B" w:rsidP="007F1C9A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2137" w:rsidRDefault="005532DC" w:rsidP="007F1C9A">
      <w:pPr>
        <w:pStyle w:val="aa"/>
        <w:numPr>
          <w:ilvl w:val="3"/>
          <w:numId w:val="22"/>
        </w:numPr>
        <w:tabs>
          <w:tab w:val="left" w:pos="0"/>
          <w:tab w:val="left" w:pos="709"/>
        </w:tabs>
        <w:ind w:left="0"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E729AF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E729AF">
        <w:rPr>
          <w:rFonts w:ascii="Times New Roman" w:hAnsi="Times New Roman"/>
          <w:sz w:val="24"/>
          <w:szCs w:val="24"/>
          <w:lang w:val="ru-RU"/>
        </w:rPr>
        <w:t>:</w:t>
      </w:r>
      <w:r w:rsidR="00E729AF" w:rsidRPr="00E7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643D" w:rsidRPr="00E729AF">
        <w:rPr>
          <w:rFonts w:ascii="Times New Roman" w:hAnsi="Times New Roman"/>
          <w:sz w:val="24"/>
          <w:szCs w:val="24"/>
          <w:lang w:val="ru-RU"/>
        </w:rPr>
        <w:t>технологии отбора и оценки персонала;</w:t>
      </w:r>
      <w:r w:rsidR="00E729AF" w:rsidRPr="00E7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643D" w:rsidRPr="00E729AF">
        <w:rPr>
          <w:rFonts w:ascii="Times New Roman" w:hAnsi="Times New Roman"/>
          <w:sz w:val="24"/>
          <w:szCs w:val="24"/>
          <w:lang w:val="ru-RU"/>
        </w:rPr>
        <w:t>принципы формирования и работы с кадровым резервом в государственном органе;</w:t>
      </w:r>
      <w:r w:rsidR="00E729AF" w:rsidRPr="00E7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643D" w:rsidRPr="00E729AF">
        <w:rPr>
          <w:rFonts w:ascii="Times New Roman" w:hAnsi="Times New Roman"/>
          <w:sz w:val="24"/>
          <w:szCs w:val="24"/>
          <w:lang w:val="ru-RU"/>
        </w:rPr>
        <w:t>методы управления персоналом;</w:t>
      </w:r>
      <w:r w:rsidR="00E729AF" w:rsidRPr="00E7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643D" w:rsidRPr="00E729AF">
        <w:rPr>
          <w:rFonts w:ascii="Times New Roman" w:hAnsi="Times New Roman"/>
          <w:sz w:val="24"/>
          <w:szCs w:val="24"/>
          <w:lang w:val="ru-RU"/>
        </w:rPr>
        <w:t xml:space="preserve">понятие кадровой стратегии и кадровой политики организации: цели, задачи, </w:t>
      </w:r>
      <w:r w:rsidR="00E729AF" w:rsidRPr="00E729AF">
        <w:rPr>
          <w:rFonts w:ascii="Times New Roman" w:hAnsi="Times New Roman"/>
          <w:sz w:val="24"/>
          <w:szCs w:val="24"/>
          <w:lang w:val="ru-RU"/>
        </w:rPr>
        <w:t>формы; структура</w:t>
      </w:r>
      <w:r w:rsidR="00A5643D" w:rsidRPr="00E729AF">
        <w:rPr>
          <w:rFonts w:ascii="Times New Roman" w:hAnsi="Times New Roman"/>
          <w:sz w:val="24"/>
          <w:szCs w:val="24"/>
          <w:lang w:val="ru-RU"/>
        </w:rPr>
        <w:t xml:space="preserve"> и ключевые положения должностного регламента государственного гражданского служащего;</w:t>
      </w:r>
      <w:r w:rsidR="00E729AF" w:rsidRPr="00E729A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643D" w:rsidRPr="00E729AF">
        <w:rPr>
          <w:rFonts w:ascii="Times New Roman" w:hAnsi="Times New Roman"/>
          <w:sz w:val="24"/>
          <w:szCs w:val="24"/>
          <w:lang w:val="ru-RU"/>
        </w:rPr>
        <w:t>порядок внесения изменений в должностной регламент государственного гражданского служащего.</w:t>
      </w:r>
    </w:p>
    <w:p w:rsidR="00F6359B" w:rsidRPr="00E729AF" w:rsidRDefault="00F6359B" w:rsidP="00F6359B">
      <w:pPr>
        <w:pStyle w:val="aa"/>
        <w:tabs>
          <w:tab w:val="left" w:pos="0"/>
          <w:tab w:val="left" w:pos="709"/>
        </w:tabs>
        <w:ind w:left="709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7E3B9B" w:rsidRDefault="00F661CF" w:rsidP="007F1C9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6.5. </w:t>
      </w:r>
      <w:r w:rsidR="001934AC" w:rsidRPr="00F661CF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  <w:r w:rsidR="00C543CA" w:rsidRPr="00F661CF">
        <w:rPr>
          <w:rFonts w:ascii="Times New Roman" w:hAnsi="Times New Roman"/>
          <w:color w:val="000000"/>
          <w:sz w:val="24"/>
          <w:szCs w:val="24"/>
          <w:lang w:bidi="en-US"/>
        </w:rPr>
        <w:t xml:space="preserve"> </w:t>
      </w:r>
      <w:r w:rsidR="00C543CA" w:rsidRPr="00F661CF">
        <w:rPr>
          <w:rFonts w:ascii="Times New Roman" w:hAnsi="Times New Roman"/>
          <w:sz w:val="24"/>
          <w:szCs w:val="24"/>
          <w:lang w:bidi="en-US"/>
        </w:rPr>
        <w:t>функци</w:t>
      </w:r>
      <w:r w:rsidR="00B122F9">
        <w:rPr>
          <w:rFonts w:ascii="Times New Roman" w:hAnsi="Times New Roman"/>
          <w:sz w:val="24"/>
          <w:szCs w:val="24"/>
          <w:lang w:bidi="en-US"/>
        </w:rPr>
        <w:t>и</w:t>
      </w:r>
      <w:r w:rsidR="00C543CA" w:rsidRPr="00F661CF">
        <w:rPr>
          <w:rFonts w:ascii="Times New Roman" w:hAnsi="Times New Roman"/>
          <w:sz w:val="24"/>
          <w:szCs w:val="24"/>
          <w:lang w:bidi="en-US"/>
        </w:rPr>
        <w:t xml:space="preserve"> кадровой службы </w:t>
      </w:r>
      <w:r w:rsidR="00B122F9">
        <w:rPr>
          <w:rFonts w:ascii="Times New Roman" w:hAnsi="Times New Roman"/>
          <w:sz w:val="24"/>
          <w:szCs w:val="24"/>
          <w:lang w:bidi="en-US"/>
        </w:rPr>
        <w:t>инспекции</w:t>
      </w:r>
      <w:r w:rsidRPr="00F661CF">
        <w:rPr>
          <w:rFonts w:ascii="Times New Roman" w:hAnsi="Times New Roman"/>
          <w:sz w:val="24"/>
          <w:szCs w:val="24"/>
          <w:lang w:bidi="en-US"/>
        </w:rPr>
        <w:t xml:space="preserve">; </w:t>
      </w:r>
      <w:r w:rsidRPr="00F661CF">
        <w:rPr>
          <w:rFonts w:ascii="Times New Roman" w:hAnsi="Times New Roman"/>
          <w:color w:val="000000"/>
          <w:sz w:val="24"/>
          <w:szCs w:val="24"/>
          <w:lang w:bidi="en-US"/>
        </w:rPr>
        <w:t>перечень</w:t>
      </w:r>
      <w:r w:rsidR="00C543CA" w:rsidRPr="00F661CF">
        <w:rPr>
          <w:rFonts w:ascii="Times New Roman" w:hAnsi="Times New Roman"/>
          <w:sz w:val="24"/>
          <w:szCs w:val="24"/>
          <w:lang w:bidi="en-US"/>
        </w:rPr>
        <w:t xml:space="preserve"> государственных наград Российской Федерации;</w:t>
      </w:r>
      <w:r w:rsidRPr="00F661C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C543CA" w:rsidRPr="00F661CF">
        <w:rPr>
          <w:rFonts w:ascii="Times New Roman" w:hAnsi="Times New Roman"/>
          <w:sz w:val="24"/>
          <w:szCs w:val="24"/>
          <w:lang w:bidi="en-US"/>
        </w:rPr>
        <w:t>процедура ходатайств</w:t>
      </w:r>
      <w:r w:rsidR="00B122F9">
        <w:rPr>
          <w:rFonts w:ascii="Times New Roman" w:hAnsi="Times New Roman"/>
          <w:sz w:val="24"/>
          <w:szCs w:val="24"/>
          <w:lang w:bidi="en-US"/>
        </w:rPr>
        <w:t>а</w:t>
      </w:r>
      <w:r w:rsidR="00C543CA" w:rsidRPr="00F661CF">
        <w:rPr>
          <w:rFonts w:ascii="Times New Roman" w:hAnsi="Times New Roman"/>
          <w:sz w:val="24"/>
          <w:szCs w:val="24"/>
          <w:lang w:bidi="en-US"/>
        </w:rPr>
        <w:t xml:space="preserve"> о награждении;</w:t>
      </w:r>
      <w:r w:rsidRPr="00F661CF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C543CA" w:rsidRPr="00F661CF">
        <w:rPr>
          <w:rFonts w:ascii="Times New Roman" w:hAnsi="Times New Roman"/>
          <w:sz w:val="24"/>
          <w:szCs w:val="24"/>
        </w:rPr>
        <w:t>процедура поощрения и награждения за гражданскую службу.</w:t>
      </w:r>
    </w:p>
    <w:p w:rsidR="00F6359B" w:rsidRPr="00F661CF" w:rsidRDefault="00F6359B" w:rsidP="007F1C9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1353" w:rsidRDefault="00452137" w:rsidP="007F1C9A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E139E6">
        <w:rPr>
          <w:rFonts w:ascii="Times New Roman" w:eastAsia="Calibri" w:hAnsi="Times New Roman"/>
          <w:color w:val="000000"/>
          <w:sz w:val="24"/>
          <w:szCs w:val="24"/>
        </w:rPr>
        <w:t xml:space="preserve">6.6. Наличие базовых </w:t>
      </w:r>
      <w:r w:rsidR="00BE5DEE" w:rsidRPr="00E139E6">
        <w:rPr>
          <w:rFonts w:ascii="Times New Roman" w:eastAsia="Calibri" w:hAnsi="Times New Roman"/>
          <w:color w:val="000000"/>
          <w:sz w:val="24"/>
          <w:szCs w:val="24"/>
        </w:rPr>
        <w:t xml:space="preserve">умений: </w:t>
      </w:r>
      <w:r w:rsidR="00BE5DEE">
        <w:rPr>
          <w:rFonts w:ascii="Times New Roman" w:eastAsia="Calibri" w:hAnsi="Times New Roman"/>
          <w:color w:val="000000"/>
          <w:sz w:val="24"/>
          <w:szCs w:val="24"/>
        </w:rPr>
        <w:t>умение</w:t>
      </w:r>
      <w:r w:rsidR="00D65180" w:rsidRPr="00E139E6">
        <w:rPr>
          <w:rFonts w:ascii="Times New Roman" w:eastAsia="Calibri" w:hAnsi="Times New Roman"/>
          <w:sz w:val="24"/>
          <w:szCs w:val="24"/>
        </w:rPr>
        <w:t xml:space="preserve"> мыслить системно (стратегически);</w:t>
      </w:r>
      <w:r w:rsidR="00F661CF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E139E6">
        <w:rPr>
          <w:rFonts w:ascii="Times New Roman" w:eastAsia="Calibri" w:hAnsi="Times New Roman"/>
          <w:sz w:val="24"/>
          <w:szCs w:val="24"/>
        </w:rPr>
        <w:t xml:space="preserve">умение </w:t>
      </w:r>
      <w:r w:rsidR="00D65180" w:rsidRPr="00DF1F0D">
        <w:rPr>
          <w:rFonts w:ascii="Times New Roman" w:eastAsia="Calibri" w:hAnsi="Times New Roman"/>
          <w:sz w:val="24"/>
          <w:szCs w:val="24"/>
        </w:rPr>
        <w:t xml:space="preserve">планировать, рационально использовать служебное время и достигать </w:t>
      </w:r>
      <w:r w:rsidR="001A632F" w:rsidRPr="00DF1F0D">
        <w:rPr>
          <w:rFonts w:ascii="Times New Roman" w:eastAsia="Calibri" w:hAnsi="Times New Roman"/>
          <w:sz w:val="24"/>
          <w:szCs w:val="24"/>
        </w:rPr>
        <w:t>результата; коммуникативные</w:t>
      </w:r>
      <w:r w:rsidR="00D65180" w:rsidRPr="00DF1F0D">
        <w:rPr>
          <w:rFonts w:ascii="Times New Roman" w:eastAsia="Calibri" w:hAnsi="Times New Roman"/>
          <w:sz w:val="24"/>
          <w:szCs w:val="24"/>
        </w:rPr>
        <w:t xml:space="preserve"> умения;</w:t>
      </w:r>
      <w:r w:rsidR="00F661CF" w:rsidRPr="00DF1F0D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F1F0D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  <w:r w:rsidR="006C1353" w:rsidRPr="00DF1F0D">
        <w:rPr>
          <w:rFonts w:ascii="Times New Roman" w:hAnsi="Times New Roman"/>
          <w:sz w:val="24"/>
          <w:szCs w:val="24"/>
          <w:lang w:bidi="en-US"/>
        </w:rPr>
        <w:t xml:space="preserve"> </w:t>
      </w:r>
    </w:p>
    <w:p w:rsidR="00F6359B" w:rsidRPr="00DF1F0D" w:rsidRDefault="00F6359B" w:rsidP="007F1C9A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</w:p>
    <w:p w:rsidR="00E43BFA" w:rsidRDefault="00F661CF" w:rsidP="007F1C9A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F1F0D">
        <w:rPr>
          <w:rFonts w:ascii="Times New Roman" w:eastAsia="Calibri" w:hAnsi="Times New Roman"/>
          <w:color w:val="000000"/>
          <w:sz w:val="24"/>
          <w:szCs w:val="24"/>
        </w:rPr>
        <w:t xml:space="preserve">6.7. </w:t>
      </w:r>
      <w:r w:rsidR="00136A59" w:rsidRPr="00DF1F0D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136A59" w:rsidRPr="00DF1F0D">
        <w:rPr>
          <w:rFonts w:ascii="Times New Roman" w:eastAsia="Calibri" w:hAnsi="Times New Roman"/>
          <w:sz w:val="24"/>
          <w:szCs w:val="24"/>
        </w:rPr>
        <w:t>профессиональных</w:t>
      </w:r>
      <w:r w:rsidR="00136A59" w:rsidRPr="00DF1F0D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  <w:r w:rsidR="00E729AF" w:rsidRPr="00DF1F0D">
        <w:rPr>
          <w:rFonts w:ascii="Times New Roman" w:hAnsi="Times New Roman"/>
          <w:sz w:val="24"/>
          <w:szCs w:val="24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 w:rsidRPr="00DF1F0D">
        <w:rPr>
          <w:rFonts w:ascii="Times New Roman" w:hAnsi="Times New Roman"/>
          <w:sz w:val="24"/>
          <w:szCs w:val="24"/>
        </w:rPr>
        <w:t>;</w:t>
      </w:r>
      <w:r w:rsidR="008229F5" w:rsidRPr="00DF1F0D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6359B" w:rsidRDefault="00F6359B" w:rsidP="007F1C9A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3BFA" w:rsidRPr="00DF1F0D" w:rsidRDefault="00E43BFA" w:rsidP="00E43BFA">
      <w:pPr>
        <w:pStyle w:val="ConsPlusNormal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F1F0D">
        <w:rPr>
          <w:rFonts w:ascii="Times New Roman" w:eastAsia="Calibri" w:hAnsi="Times New Roman"/>
          <w:color w:val="000000"/>
          <w:sz w:val="24"/>
          <w:szCs w:val="24"/>
        </w:rPr>
        <w:t xml:space="preserve">6.8. Наличие функциональных умений: </w:t>
      </w:r>
      <w:bookmarkStart w:id="6" w:name="_Toc477362175"/>
      <w:r w:rsidRPr="00DF1F0D">
        <w:rPr>
          <w:rFonts w:ascii="Times New Roman" w:hAnsi="Times New Roman"/>
          <w:sz w:val="24"/>
          <w:szCs w:val="24"/>
        </w:rPr>
        <w:t>ведение личных дел, трудовых книжек гражданских служащих, работа со служебными удостоверениями</w:t>
      </w:r>
      <w:bookmarkStart w:id="7" w:name="_Toc477362207"/>
      <w:bookmarkEnd w:id="6"/>
      <w:r w:rsidRPr="00DF1F0D">
        <w:rPr>
          <w:rFonts w:ascii="Times New Roman" w:hAnsi="Times New Roman"/>
          <w:sz w:val="24"/>
          <w:szCs w:val="24"/>
        </w:rPr>
        <w:t>;</w:t>
      </w:r>
      <w:r w:rsidRPr="00DF1F0D">
        <w:rPr>
          <w:rFonts w:ascii="Times New Roman" w:eastAsia="Calibri" w:hAnsi="Times New Roman"/>
          <w:sz w:val="24"/>
          <w:szCs w:val="24"/>
        </w:rPr>
        <w:t xml:space="preserve"> ведение телефонных разговоров.</w:t>
      </w:r>
      <w:bookmarkEnd w:id="7"/>
      <w:r w:rsidRPr="00DF1F0D">
        <w:rPr>
          <w:rFonts w:ascii="Times New Roman" w:eastAsia="Calibri" w:hAnsi="Times New Roman"/>
          <w:sz w:val="24"/>
          <w:szCs w:val="24"/>
        </w:rPr>
        <w:t xml:space="preserve"> </w:t>
      </w:r>
    </w:p>
    <w:p w:rsidR="009C29FA" w:rsidRPr="00DF1F0D" w:rsidRDefault="008229F5" w:rsidP="007F1C9A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F1F0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A596D" w:rsidRPr="00DE529F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E529F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AA596D" w:rsidRPr="00DE529F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FA5E9B" w:rsidRDefault="00AA596D" w:rsidP="007F1C9A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A5E9B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12579F">
        <w:rPr>
          <w:rFonts w:ascii="Times New Roman" w:eastAsia="Calibri" w:hAnsi="Times New Roman"/>
          <w:sz w:val="24"/>
          <w:szCs w:val="24"/>
        </w:rPr>
        <w:t>главного</w:t>
      </w:r>
      <w:r w:rsidR="00B700B2">
        <w:rPr>
          <w:rFonts w:ascii="Times New Roman" w:eastAsia="Calibri" w:hAnsi="Times New Roman"/>
          <w:sz w:val="24"/>
          <w:szCs w:val="24"/>
        </w:rPr>
        <w:t xml:space="preserve"> специалиста-эксперта</w:t>
      </w:r>
      <w:r w:rsidRPr="00FA5E9B">
        <w:rPr>
          <w:rFonts w:ascii="Times New Roman" w:hAnsi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A5E9B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FA5E9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FA5E9B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FA5E9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FA5E9B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FA5E9B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FA5E9B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FA5E9B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A5E9B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FA5E9B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AA596D" w:rsidRPr="00DF1F0D" w:rsidRDefault="00AA596D" w:rsidP="007F1C9A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AA596D" w:rsidRPr="00627479" w:rsidRDefault="00AA596D" w:rsidP="00F1338E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627479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="00FA5E9B" w:rsidRPr="00627479">
        <w:rPr>
          <w:rFonts w:ascii="Times New Roman" w:hAnsi="Times New Roman"/>
          <w:sz w:val="24"/>
          <w:szCs w:val="24"/>
          <w:lang w:eastAsia="ru-RU"/>
        </w:rPr>
        <w:t>отдел кадров и безопасности</w:t>
      </w:r>
      <w:r w:rsidRPr="0062747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B700B2" w:rsidRPr="00627479">
        <w:rPr>
          <w:rFonts w:ascii="Times New Roman" w:eastAsia="Calibri" w:hAnsi="Times New Roman"/>
          <w:sz w:val="24"/>
          <w:szCs w:val="24"/>
        </w:rPr>
        <w:t xml:space="preserve"> специалист-эксперт</w:t>
      </w:r>
      <w:r w:rsidR="00B700B2" w:rsidRPr="006274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27479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8B79DF" w:rsidRPr="00D00A36" w:rsidRDefault="008B79DF" w:rsidP="00F1338E">
      <w:pPr>
        <w:pStyle w:val="a8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0A3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беспечивать прохождение государственной гражданской службы </w:t>
      </w:r>
      <w:r w:rsidR="00D82974">
        <w:rPr>
          <w:rFonts w:ascii="Times New Roman" w:hAnsi="Times New Roman"/>
          <w:sz w:val="24"/>
          <w:szCs w:val="24"/>
        </w:rPr>
        <w:t>государственными гражданскими служащими И</w:t>
      </w:r>
      <w:r>
        <w:rPr>
          <w:rFonts w:ascii="Times New Roman" w:hAnsi="Times New Roman"/>
          <w:sz w:val="24"/>
          <w:szCs w:val="24"/>
        </w:rPr>
        <w:t>нспекции</w:t>
      </w:r>
      <w:r w:rsidRPr="00D00A36">
        <w:rPr>
          <w:rFonts w:ascii="Times New Roman" w:hAnsi="Times New Roman"/>
          <w:sz w:val="24"/>
          <w:szCs w:val="24"/>
        </w:rPr>
        <w:t>.</w:t>
      </w:r>
    </w:p>
    <w:p w:rsidR="00627479" w:rsidRPr="00627479" w:rsidRDefault="00627479" w:rsidP="00F1338E">
      <w:pPr>
        <w:pStyle w:val="a8"/>
        <w:numPr>
          <w:ilvl w:val="0"/>
          <w:numId w:val="24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627479">
        <w:rPr>
          <w:rFonts w:ascii="Times New Roman" w:hAnsi="Times New Roman"/>
          <w:sz w:val="24"/>
          <w:szCs w:val="24"/>
          <w:lang w:eastAsia="ru-RU"/>
        </w:rPr>
        <w:t>Оформлять решения государственных органов, связанных с прохождением государственными служащими государственной службы.</w:t>
      </w:r>
    </w:p>
    <w:p w:rsidR="008B79DF" w:rsidRPr="00D00A36" w:rsidRDefault="008B79DF" w:rsidP="00F1338E">
      <w:pPr>
        <w:pStyle w:val="a8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0A36">
        <w:rPr>
          <w:rFonts w:ascii="Times New Roman" w:hAnsi="Times New Roman"/>
          <w:sz w:val="24"/>
          <w:szCs w:val="24"/>
        </w:rPr>
        <w:t>Осуществлять работу по комплектованию кадрами, ведению и своевременному пополнению банка данных о количественном и качественном составе кадров.</w:t>
      </w:r>
    </w:p>
    <w:p w:rsidR="00FF2ABC" w:rsidRPr="00B364A1" w:rsidRDefault="00F1338E" w:rsidP="00F1338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Оформля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приказы по личному составу, по основной деятельности.</w:t>
      </w:r>
    </w:p>
    <w:p w:rsidR="00FF2ABC" w:rsidRPr="00B364A1" w:rsidRDefault="00CE061A" w:rsidP="00F1338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 Оформля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приём, перевод и увольнение работников Инспекции в соответствии с трудовым законодательством РФ; Федеральным законом от 27.07. 2004 № 79-ФЗ «О государственной гражданской службе Российской Федерации» и иными нормативными документами.</w:t>
      </w:r>
    </w:p>
    <w:p w:rsidR="00FF2ABC" w:rsidRPr="00B364A1" w:rsidRDefault="00CE061A" w:rsidP="00F1338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Знакомит</w:t>
      </w:r>
      <w:r w:rsidR="00F1338E">
        <w:rPr>
          <w:rFonts w:ascii="Times New Roman" w:hAnsi="Times New Roman"/>
          <w:sz w:val="24"/>
          <w:szCs w:val="24"/>
          <w:lang w:eastAsia="ru-RU"/>
        </w:rPr>
        <w:t>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работников Инспекции со списком нормативных документов, приказов, распоряжений, указаний под роспись.</w:t>
      </w:r>
    </w:p>
    <w:p w:rsidR="00FF2ABC" w:rsidRPr="00B364A1" w:rsidRDefault="00CE061A" w:rsidP="00F1338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Осуществля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контроль за состоянием служебной дисциплины в подразделениях Инспекции и соблюдением работниками Служебного распорядка Инспекции.</w:t>
      </w:r>
    </w:p>
    <w:p w:rsidR="00FF2ABC" w:rsidRPr="00B364A1" w:rsidRDefault="00CE061A" w:rsidP="00F1338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iCs/>
          <w:sz w:val="24"/>
          <w:lang w:eastAsia="ru-RU"/>
        </w:rPr>
      </w:pPr>
      <w:r>
        <w:rPr>
          <w:rFonts w:ascii="Times New Roman" w:hAnsi="Times New Roman"/>
          <w:iCs/>
          <w:sz w:val="24"/>
          <w:lang w:eastAsia="ru-RU"/>
        </w:rPr>
        <w:t>8</w:t>
      </w:r>
      <w:r w:rsidR="00FF2ABC" w:rsidRPr="00B364A1">
        <w:rPr>
          <w:rFonts w:ascii="Times New Roman" w:hAnsi="Times New Roman"/>
          <w:iCs/>
          <w:sz w:val="24"/>
          <w:lang w:eastAsia="ru-RU"/>
        </w:rPr>
        <w:t>) Обеспечива</w:t>
      </w:r>
      <w:r w:rsidR="00F1338E">
        <w:rPr>
          <w:rFonts w:ascii="Times New Roman" w:hAnsi="Times New Roman"/>
          <w:iCs/>
          <w:sz w:val="24"/>
          <w:lang w:eastAsia="ru-RU"/>
        </w:rPr>
        <w:t>ть</w:t>
      </w:r>
      <w:r w:rsidR="00FF2ABC" w:rsidRPr="00B364A1">
        <w:rPr>
          <w:rFonts w:ascii="Times New Roman" w:hAnsi="Times New Roman"/>
          <w:iCs/>
          <w:sz w:val="24"/>
          <w:lang w:eastAsia="ru-RU"/>
        </w:rPr>
        <w:t xml:space="preserve"> соблюдение федеральными государственными служащими ограничений, и запретов, требований о предотвращении или урегулировании конфликта интересов.</w:t>
      </w:r>
    </w:p>
    <w:p w:rsidR="00FF2ABC" w:rsidRPr="00B364A1" w:rsidRDefault="00CE061A" w:rsidP="00F1338E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Принима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меры по выявлению и </w:t>
      </w:r>
      <w:r w:rsidR="000433E2">
        <w:rPr>
          <w:rFonts w:ascii="Times New Roman" w:hAnsi="Times New Roman"/>
          <w:sz w:val="24"/>
          <w:szCs w:val="24"/>
          <w:lang w:eastAsia="ru-RU"/>
        </w:rPr>
        <w:t>под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готов</w:t>
      </w:r>
      <w:r w:rsidR="000433E2">
        <w:rPr>
          <w:rFonts w:ascii="Times New Roman" w:hAnsi="Times New Roman"/>
          <w:sz w:val="24"/>
          <w:szCs w:val="24"/>
          <w:lang w:eastAsia="ru-RU"/>
        </w:rPr>
        <w:t>ки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предложения по устранению причин и условий, способствовавших возникновению конфликта интересов на государственной гражданской службе, в части, касающейся компетенции отдела.</w:t>
      </w:r>
    </w:p>
    <w:p w:rsidR="00FF2ABC" w:rsidRPr="00B364A1" w:rsidRDefault="00CE061A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Принима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участие в деятельности комиссии по соблюдению требований к служебному поведению государственных гражданских служащих и урегулированию конфликта интересов.</w:t>
      </w:r>
    </w:p>
    <w:p w:rsidR="00FF2ABC" w:rsidRPr="00B364A1" w:rsidRDefault="00CE061A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Ве</w:t>
      </w:r>
      <w:r w:rsidR="00F1338E">
        <w:rPr>
          <w:rFonts w:ascii="Times New Roman" w:hAnsi="Times New Roman"/>
          <w:sz w:val="24"/>
          <w:szCs w:val="24"/>
          <w:lang w:eastAsia="ru-RU"/>
        </w:rPr>
        <w:t>сти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личные дела и другие учетные документы государственных служащих.</w:t>
      </w:r>
    </w:p>
    <w:p w:rsidR="00FF2ABC" w:rsidRPr="00B364A1" w:rsidRDefault="00CE061A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Оформля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личные карточки государственных служащих Инспекции формы Т-2 ГС, Т-2.</w:t>
      </w:r>
    </w:p>
    <w:p w:rsidR="00FF2ABC" w:rsidRPr="00B364A1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lastRenderedPageBreak/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3</w:t>
      </w:r>
      <w:r w:rsidRPr="00B364A1">
        <w:rPr>
          <w:rFonts w:ascii="Times New Roman" w:hAnsi="Times New Roman"/>
          <w:sz w:val="24"/>
          <w:szCs w:val="24"/>
          <w:lang w:eastAsia="ru-RU"/>
        </w:rPr>
        <w:t>) Проводит</w:t>
      </w:r>
      <w:r w:rsidR="00F1338E">
        <w:rPr>
          <w:rFonts w:ascii="Times New Roman" w:hAnsi="Times New Roman"/>
          <w:sz w:val="24"/>
          <w:szCs w:val="24"/>
          <w:lang w:eastAsia="ru-RU"/>
        </w:rPr>
        <w:t>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служебные проверки по фактам совершения гражданским служащим инспекции дисциплинарных проступков.</w:t>
      </w:r>
    </w:p>
    <w:p w:rsidR="00FF2ABC" w:rsidRPr="00B364A1" w:rsidRDefault="00FF2ABC" w:rsidP="00FF2AB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4</w:t>
      </w:r>
      <w:r w:rsidRPr="00B364A1">
        <w:rPr>
          <w:rFonts w:ascii="Times New Roman" w:hAnsi="Times New Roman"/>
          <w:sz w:val="24"/>
          <w:szCs w:val="24"/>
          <w:lang w:eastAsia="ru-RU"/>
        </w:rPr>
        <w:t>) Проводит</w:t>
      </w:r>
      <w:r w:rsidR="00F1338E">
        <w:rPr>
          <w:rFonts w:ascii="Times New Roman" w:hAnsi="Times New Roman"/>
          <w:sz w:val="24"/>
          <w:szCs w:val="24"/>
          <w:lang w:eastAsia="ru-RU"/>
        </w:rPr>
        <w:t>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гражданской службы, и федеральными государственными служащими, проверки соблюдения федеральными государственными служащими требований к служебному поведению, а также проверки соблюдения гражданами, замещавшими должности федеральной государственной службы, ограничений в случае заключения с ими трудового договора после ухода с федеральной государственной службы.</w:t>
      </w:r>
    </w:p>
    <w:p w:rsidR="00FF2ABC" w:rsidRPr="00B364A1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5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B364A1">
        <w:rPr>
          <w:rFonts w:ascii="Times New Roman" w:hAnsi="Times New Roman"/>
          <w:sz w:val="24"/>
          <w:szCs w:val="24"/>
          <w:lang w:eastAsia="ru-RU"/>
        </w:rPr>
        <w:t>формл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документ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для назначения пенсии за выслугу лет государственной гражданской службы работникам инспекции.</w:t>
      </w:r>
    </w:p>
    <w:p w:rsidR="00FF2ABC" w:rsidRPr="00B364A1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6</w:t>
      </w:r>
      <w:r w:rsidRPr="00B364A1">
        <w:rPr>
          <w:rFonts w:ascii="Times New Roman" w:hAnsi="Times New Roman"/>
          <w:sz w:val="24"/>
          <w:szCs w:val="24"/>
          <w:lang w:eastAsia="ru-RU"/>
        </w:rPr>
        <w:t>) Отве</w:t>
      </w:r>
      <w:r>
        <w:rPr>
          <w:rFonts w:ascii="Times New Roman" w:hAnsi="Times New Roman"/>
          <w:sz w:val="24"/>
          <w:szCs w:val="24"/>
          <w:lang w:eastAsia="ru-RU"/>
        </w:rPr>
        <w:t>ча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за учет, хранение, списание и уничтожение служебных удостоверений.</w:t>
      </w:r>
    </w:p>
    <w:p w:rsidR="00FF2ABC" w:rsidRPr="00B364A1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7</w:t>
      </w:r>
      <w:r w:rsidRPr="00B364A1">
        <w:rPr>
          <w:rFonts w:ascii="Times New Roman" w:hAnsi="Times New Roman"/>
          <w:sz w:val="24"/>
          <w:szCs w:val="24"/>
          <w:lang w:eastAsia="ru-RU"/>
        </w:rPr>
        <w:t>) Ве</w:t>
      </w:r>
      <w:r w:rsidR="00F1338E">
        <w:rPr>
          <w:rFonts w:ascii="Times New Roman" w:hAnsi="Times New Roman"/>
          <w:sz w:val="24"/>
          <w:szCs w:val="24"/>
          <w:lang w:eastAsia="ru-RU"/>
        </w:rPr>
        <w:t>сти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и контролир</w:t>
      </w:r>
      <w:r w:rsidR="00F1338E">
        <w:rPr>
          <w:rFonts w:ascii="Times New Roman" w:hAnsi="Times New Roman"/>
          <w:sz w:val="24"/>
          <w:szCs w:val="24"/>
          <w:lang w:eastAsia="ru-RU"/>
        </w:rPr>
        <w:t>овать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работу по исчислению стажа работы сотрудников инспекции, дающего право на установление ежемесячной надбавки к должностному окладу за выслугу лет.</w:t>
      </w:r>
    </w:p>
    <w:p w:rsidR="00FF2ABC" w:rsidRPr="00B364A1" w:rsidRDefault="00FF2ABC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8</w:t>
      </w:r>
      <w:r w:rsidRPr="00B364A1">
        <w:rPr>
          <w:rFonts w:ascii="Times New Roman" w:hAnsi="Times New Roman"/>
          <w:sz w:val="24"/>
          <w:szCs w:val="24"/>
          <w:lang w:eastAsia="ru-RU"/>
        </w:rPr>
        <w:t>) Ве</w:t>
      </w:r>
      <w:r w:rsidR="00F1338E">
        <w:rPr>
          <w:rFonts w:ascii="Times New Roman" w:hAnsi="Times New Roman"/>
          <w:sz w:val="24"/>
          <w:szCs w:val="24"/>
          <w:lang w:eastAsia="ru-RU"/>
        </w:rPr>
        <w:t>сти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учет прохождения аттестации государственными гражданскими служащими, проводит</w:t>
      </w:r>
      <w:r w:rsidR="000433E2">
        <w:rPr>
          <w:rFonts w:ascii="Times New Roman" w:hAnsi="Times New Roman"/>
          <w:sz w:val="24"/>
          <w:szCs w:val="24"/>
          <w:lang w:eastAsia="ru-RU"/>
        </w:rPr>
        <w:t>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аттестацию государственных гражданских служащих, формир</w:t>
      </w:r>
      <w:r w:rsidR="00F1338E">
        <w:rPr>
          <w:rFonts w:ascii="Times New Roman" w:hAnsi="Times New Roman"/>
          <w:sz w:val="24"/>
          <w:szCs w:val="24"/>
          <w:lang w:eastAsia="ru-RU"/>
        </w:rPr>
        <w:t>овать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графики проведения аттестации и иную сопутствующую информацию.</w:t>
      </w:r>
    </w:p>
    <w:p w:rsidR="00FF2ABC" w:rsidRPr="00B364A1" w:rsidRDefault="00FF2ABC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1</w:t>
      </w:r>
      <w:r w:rsidR="00CE061A">
        <w:rPr>
          <w:rFonts w:ascii="Times New Roman" w:hAnsi="Times New Roman"/>
          <w:sz w:val="24"/>
          <w:szCs w:val="24"/>
          <w:lang w:eastAsia="ru-RU"/>
        </w:rPr>
        <w:t>9</w:t>
      </w:r>
      <w:r w:rsidRPr="00B364A1">
        <w:rPr>
          <w:rFonts w:ascii="Times New Roman" w:hAnsi="Times New Roman"/>
          <w:sz w:val="24"/>
          <w:szCs w:val="24"/>
          <w:lang w:eastAsia="ru-RU"/>
        </w:rPr>
        <w:t>) Ве</w:t>
      </w:r>
      <w:r w:rsidR="00F1338E">
        <w:rPr>
          <w:rFonts w:ascii="Times New Roman" w:hAnsi="Times New Roman"/>
          <w:sz w:val="24"/>
          <w:szCs w:val="24"/>
          <w:lang w:eastAsia="ru-RU"/>
        </w:rPr>
        <w:t>сти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учет прохождения квалификационного экзамена государственными гражданскими служащими, формир</w:t>
      </w:r>
      <w:r w:rsidR="00F1338E">
        <w:rPr>
          <w:rFonts w:ascii="Times New Roman" w:hAnsi="Times New Roman"/>
          <w:sz w:val="24"/>
          <w:szCs w:val="24"/>
          <w:lang w:eastAsia="ru-RU"/>
        </w:rPr>
        <w:t>овать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графики проведения квалификационных экзаменов и других документов для их проведения.</w:t>
      </w:r>
    </w:p>
    <w:p w:rsidR="00FF2ABC" w:rsidRPr="00084393" w:rsidRDefault="00CE061A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Оформля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документы для представления государственных гражданских служащих 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>инспекции к присвоению классных чинов.</w:t>
      </w:r>
    </w:p>
    <w:p w:rsidR="00FF2ABC" w:rsidRDefault="00CE061A" w:rsidP="00FF2AB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>) Проводит</w:t>
      </w:r>
      <w:r w:rsidR="00F1338E">
        <w:rPr>
          <w:rFonts w:ascii="Times New Roman" w:hAnsi="Times New Roman"/>
          <w:sz w:val="24"/>
          <w:szCs w:val="24"/>
          <w:lang w:eastAsia="ru-RU"/>
        </w:rPr>
        <w:t>ь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 xml:space="preserve">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</w:t>
      </w:r>
      <w:r w:rsidR="00FF2ABC">
        <w:rPr>
          <w:rFonts w:ascii="Times New Roman" w:hAnsi="Times New Roman"/>
          <w:sz w:val="24"/>
          <w:szCs w:val="24"/>
          <w:lang w:eastAsia="ru-RU"/>
        </w:rPr>
        <w:t>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</w:t>
      </w:r>
    </w:p>
    <w:p w:rsidR="00FF2ABC" w:rsidRPr="00084393" w:rsidRDefault="00CE061A" w:rsidP="00FF2AB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22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0433E2">
        <w:rPr>
          <w:rFonts w:ascii="Times New Roman" w:hAnsi="Times New Roman"/>
          <w:sz w:val="24"/>
          <w:szCs w:val="24"/>
          <w:lang w:eastAsia="ru-RU"/>
        </w:rPr>
        <w:t>Проводить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 xml:space="preserve"> конкурс</w:t>
      </w:r>
      <w:r w:rsidR="000433E2">
        <w:rPr>
          <w:rFonts w:ascii="Times New Roman" w:hAnsi="Times New Roman"/>
          <w:sz w:val="24"/>
          <w:szCs w:val="24"/>
          <w:lang w:eastAsia="ru-RU"/>
        </w:rPr>
        <w:t>ы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 xml:space="preserve"> на замещение вакантных должностей федерально</w:t>
      </w:r>
      <w:r w:rsidR="000433E2">
        <w:rPr>
          <w:rFonts w:ascii="Times New Roman" w:hAnsi="Times New Roman"/>
          <w:sz w:val="24"/>
          <w:szCs w:val="24"/>
          <w:lang w:eastAsia="ru-RU"/>
        </w:rPr>
        <w:t>й</w:t>
      </w:r>
      <w:r w:rsidR="00FF2ABC" w:rsidRPr="00084393">
        <w:rPr>
          <w:rFonts w:ascii="Times New Roman" w:hAnsi="Times New Roman"/>
          <w:sz w:val="24"/>
          <w:szCs w:val="24"/>
          <w:lang w:eastAsia="ru-RU"/>
        </w:rPr>
        <w:t xml:space="preserve"> государственной гражданской службы и включению в кадровый резерв.</w:t>
      </w:r>
    </w:p>
    <w:p w:rsidR="00FF2ABC" w:rsidRPr="00B364A1" w:rsidRDefault="00FF2ABC" w:rsidP="00FF2ABC">
      <w:pPr>
        <w:overflowPunct/>
        <w:ind w:firstLine="720"/>
        <w:jc w:val="both"/>
        <w:textAlignment w:val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CE061A">
        <w:rPr>
          <w:rFonts w:ascii="Times New Roman" w:hAnsi="Times New Roman"/>
          <w:sz w:val="24"/>
          <w:szCs w:val="24"/>
          <w:lang w:eastAsia="ru-RU"/>
        </w:rPr>
        <w:t>3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  <w:lang w:eastAsia="ru-RU"/>
        </w:rPr>
        <w:t>Проводит</w:t>
      </w:r>
      <w:r w:rsidR="00F1338E">
        <w:rPr>
          <w:rFonts w:ascii="Times New Roman" w:hAnsi="Times New Roman"/>
          <w:sz w:val="24"/>
          <w:szCs w:val="24"/>
          <w:lang w:eastAsia="ru-RU"/>
        </w:rPr>
        <w:t>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364A1">
        <w:rPr>
          <w:rFonts w:ascii="Times New Roman" w:hAnsi="Times New Roman"/>
          <w:sz w:val="24"/>
          <w:szCs w:val="24"/>
          <w:lang w:eastAsia="ru-RU"/>
        </w:rPr>
        <w:t>комплексн</w:t>
      </w:r>
      <w:r>
        <w:rPr>
          <w:rFonts w:ascii="Times New Roman" w:hAnsi="Times New Roman"/>
          <w:sz w:val="24"/>
          <w:szCs w:val="24"/>
          <w:lang w:eastAsia="ru-RU"/>
        </w:rPr>
        <w:t>ую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оценк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государственных служащих инспекции в соответствии с приказом ФНС России от 23.05.2012 №ММВ-7-4/349.</w:t>
      </w:r>
    </w:p>
    <w:p w:rsidR="00FF2ABC" w:rsidRDefault="00CE061A" w:rsidP="00FF2ABC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F1338E">
        <w:rPr>
          <w:rFonts w:ascii="Times New Roman" w:hAnsi="Times New Roman"/>
          <w:sz w:val="24"/>
          <w:szCs w:val="24"/>
        </w:rPr>
        <w:t xml:space="preserve">) </w:t>
      </w:r>
      <w:r w:rsidR="00FF2ABC" w:rsidRPr="00471EE5">
        <w:rPr>
          <w:rFonts w:ascii="Times New Roman" w:hAnsi="Times New Roman"/>
          <w:sz w:val="24"/>
          <w:szCs w:val="24"/>
        </w:rPr>
        <w:t xml:space="preserve">Формировать </w:t>
      </w:r>
      <w:r w:rsidR="00FF2ABC">
        <w:rPr>
          <w:rFonts w:ascii="Times New Roman" w:hAnsi="Times New Roman"/>
          <w:sz w:val="24"/>
          <w:szCs w:val="24"/>
        </w:rPr>
        <w:t xml:space="preserve">и представлять в </w:t>
      </w:r>
      <w:r w:rsidR="00FF2ABC" w:rsidRPr="008219E0">
        <w:rPr>
          <w:rFonts w:ascii="Times New Roman" w:hAnsi="Times New Roman"/>
          <w:sz w:val="24"/>
          <w:szCs w:val="24"/>
        </w:rPr>
        <w:t>установленн</w:t>
      </w:r>
      <w:r w:rsidR="00FF2ABC">
        <w:rPr>
          <w:rFonts w:ascii="Times New Roman" w:hAnsi="Times New Roman"/>
          <w:sz w:val="24"/>
          <w:szCs w:val="24"/>
        </w:rPr>
        <w:t>ые сроки</w:t>
      </w:r>
      <w:r w:rsidR="00FF2ABC" w:rsidRPr="008219E0">
        <w:rPr>
          <w:rFonts w:ascii="Times New Roman" w:hAnsi="Times New Roman"/>
          <w:sz w:val="24"/>
          <w:szCs w:val="24"/>
        </w:rPr>
        <w:t xml:space="preserve"> отчетность по предмету деятельности отдела.</w:t>
      </w:r>
    </w:p>
    <w:p w:rsidR="00FF2ABC" w:rsidRPr="00B364A1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CE061A">
        <w:rPr>
          <w:rFonts w:ascii="Times New Roman" w:hAnsi="Times New Roman"/>
          <w:sz w:val="24"/>
          <w:szCs w:val="24"/>
          <w:lang w:eastAsia="ru-RU"/>
        </w:rPr>
        <w:t>5</w:t>
      </w:r>
      <w:r w:rsidRPr="00B364A1">
        <w:rPr>
          <w:rFonts w:ascii="Times New Roman" w:hAnsi="Times New Roman"/>
          <w:sz w:val="24"/>
          <w:szCs w:val="24"/>
          <w:lang w:eastAsia="ru-RU"/>
        </w:rPr>
        <w:t>) Составля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отчеты по установленным формам (П4-НЗ, службу занятости населения, 1-МК, 1-ГК и др.), другую информацию по запросам Управления.       </w:t>
      </w:r>
    </w:p>
    <w:p w:rsidR="00FF2ABC" w:rsidRPr="00B364A1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2</w:t>
      </w:r>
      <w:r w:rsidR="00CE061A">
        <w:rPr>
          <w:rFonts w:ascii="Times New Roman" w:hAnsi="Times New Roman"/>
          <w:sz w:val="24"/>
          <w:szCs w:val="24"/>
          <w:lang w:eastAsia="ru-RU"/>
        </w:rPr>
        <w:t>6</w:t>
      </w:r>
      <w:r w:rsidRPr="00B364A1">
        <w:rPr>
          <w:rFonts w:ascii="Times New Roman" w:hAnsi="Times New Roman"/>
          <w:sz w:val="24"/>
          <w:szCs w:val="24"/>
          <w:lang w:eastAsia="ru-RU"/>
        </w:rPr>
        <w:t>) Оформля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трудовые книжки сотрудников инспекции, осуществляет </w:t>
      </w:r>
      <w:r>
        <w:rPr>
          <w:rFonts w:ascii="Times New Roman" w:hAnsi="Times New Roman"/>
          <w:sz w:val="24"/>
          <w:szCs w:val="24"/>
          <w:lang w:eastAsia="ru-RU"/>
        </w:rPr>
        <w:t xml:space="preserve">контроль </w:t>
      </w:r>
      <w:r w:rsidRPr="00B364A1">
        <w:rPr>
          <w:rFonts w:ascii="Times New Roman" w:hAnsi="Times New Roman"/>
          <w:sz w:val="24"/>
          <w:szCs w:val="24"/>
          <w:lang w:eastAsia="ru-RU"/>
        </w:rPr>
        <w:t>за хранением и выдачей трудовых книжек.</w:t>
      </w:r>
    </w:p>
    <w:p w:rsidR="00FF2ABC" w:rsidRPr="00F84030" w:rsidRDefault="00FF2AB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84030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F84030">
        <w:rPr>
          <w:rFonts w:ascii="Times New Roman" w:hAnsi="Times New Roman"/>
          <w:sz w:val="24"/>
          <w:szCs w:val="24"/>
          <w:lang w:eastAsia="ru-RU"/>
        </w:rPr>
        <w:t>) Осуществля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F84030">
        <w:rPr>
          <w:rFonts w:ascii="Times New Roman" w:hAnsi="Times New Roman"/>
          <w:sz w:val="24"/>
          <w:szCs w:val="24"/>
          <w:lang w:eastAsia="ru-RU"/>
        </w:rPr>
        <w:t xml:space="preserve"> персональный и статистический учет работников Инспекции в базе данных ДКС «Кадры»; производит наполнение базы данных ДКС «Кадры» в целях дальнейшего совершенствования и оперативности кадровой работы и отчетности.</w:t>
      </w:r>
    </w:p>
    <w:p w:rsidR="00FF2ABC" w:rsidRPr="00BF2AED" w:rsidRDefault="00FF2ABC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F2AED">
        <w:rPr>
          <w:rFonts w:ascii="Times New Roman" w:hAnsi="Times New Roman"/>
          <w:sz w:val="24"/>
          <w:szCs w:val="24"/>
          <w:lang w:eastAsia="ru-RU"/>
        </w:rPr>
        <w:t>2</w:t>
      </w:r>
      <w:r w:rsidR="00CE061A">
        <w:rPr>
          <w:rFonts w:ascii="Times New Roman" w:hAnsi="Times New Roman"/>
          <w:sz w:val="24"/>
          <w:szCs w:val="24"/>
          <w:lang w:eastAsia="ru-RU"/>
        </w:rPr>
        <w:t>7</w:t>
      </w:r>
      <w:r w:rsidRPr="00BF2AED">
        <w:rPr>
          <w:rFonts w:ascii="Times New Roman" w:hAnsi="Times New Roman"/>
          <w:sz w:val="24"/>
          <w:szCs w:val="24"/>
          <w:lang w:eastAsia="ru-RU"/>
        </w:rPr>
        <w:t>) Принима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F2AED">
        <w:rPr>
          <w:rFonts w:ascii="Times New Roman" w:hAnsi="Times New Roman"/>
          <w:sz w:val="24"/>
          <w:szCs w:val="24"/>
          <w:lang w:eastAsia="ru-RU"/>
        </w:rPr>
        <w:t xml:space="preserve"> участие в патриотическом воспитании государственных служащих инспекции. </w:t>
      </w:r>
    </w:p>
    <w:p w:rsidR="00FF2ABC" w:rsidRPr="00B364A1" w:rsidRDefault="00FF2ABC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>2</w:t>
      </w:r>
      <w:r w:rsidR="004934CC">
        <w:rPr>
          <w:rFonts w:ascii="Times New Roman" w:hAnsi="Times New Roman"/>
          <w:sz w:val="24"/>
          <w:szCs w:val="24"/>
          <w:lang w:eastAsia="ru-RU"/>
        </w:rPr>
        <w:t>8</w:t>
      </w:r>
      <w:r w:rsidRPr="00B364A1">
        <w:rPr>
          <w:rFonts w:ascii="Times New Roman" w:hAnsi="Times New Roman"/>
          <w:sz w:val="24"/>
          <w:szCs w:val="24"/>
          <w:lang w:eastAsia="ru-RU"/>
        </w:rPr>
        <w:t>) Соблюда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служебную тайну, не разглашает налоговую тайну и служебные сведения ограниченного распространения, в соответствии с Федеральным законом от 20.02.1995 г. № 24-ФЗ «Об информации, информатизации и защите информации» и законодательством, регламентирующим деятельность налоговой службы. </w:t>
      </w:r>
    </w:p>
    <w:p w:rsidR="00FF2ABC" w:rsidRPr="00B364A1" w:rsidRDefault="00FF2ABC" w:rsidP="00FF2A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364A1">
        <w:rPr>
          <w:rFonts w:ascii="Times New Roman" w:hAnsi="Times New Roman"/>
          <w:bCs/>
          <w:iCs/>
          <w:sz w:val="24"/>
          <w:szCs w:val="24"/>
          <w:lang w:eastAsia="ru-RU"/>
        </w:rPr>
        <w:t>2</w:t>
      </w:r>
      <w:r w:rsidR="004934CC">
        <w:rPr>
          <w:rFonts w:ascii="Times New Roman" w:hAnsi="Times New Roman"/>
          <w:bCs/>
          <w:iCs/>
          <w:sz w:val="24"/>
          <w:szCs w:val="24"/>
          <w:lang w:eastAsia="ru-RU"/>
        </w:rPr>
        <w:t>9</w:t>
      </w:r>
      <w:r w:rsidRPr="00B364A1">
        <w:rPr>
          <w:rFonts w:ascii="Times New Roman" w:hAnsi="Times New Roman"/>
          <w:bCs/>
          <w:iCs/>
          <w:sz w:val="24"/>
          <w:szCs w:val="24"/>
          <w:lang w:eastAsia="ru-RU"/>
        </w:rPr>
        <w:t>) Подготавлива</w:t>
      </w:r>
      <w:r w:rsidR="00F1338E">
        <w:rPr>
          <w:rFonts w:ascii="Times New Roman" w:hAnsi="Times New Roman"/>
          <w:bCs/>
          <w:iCs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информационные материалы для руководства инспекции по вопросам, находящимся в компетенции отдела. </w:t>
      </w:r>
    </w:p>
    <w:p w:rsidR="00FF2ABC" w:rsidRPr="00B364A1" w:rsidRDefault="004934CC" w:rsidP="00FF2ABC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30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>) Ве</w:t>
      </w:r>
      <w:r w:rsidR="00F1338E">
        <w:rPr>
          <w:rFonts w:ascii="Times New Roman" w:hAnsi="Times New Roman"/>
          <w:sz w:val="24"/>
          <w:szCs w:val="24"/>
          <w:lang w:eastAsia="ru-RU"/>
        </w:rPr>
        <w:t>сти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в установленном порядке делопроизводство в отделе, осуществля</w:t>
      </w:r>
      <w:r w:rsidR="000433E2">
        <w:rPr>
          <w:rFonts w:ascii="Times New Roman" w:hAnsi="Times New Roman"/>
          <w:sz w:val="24"/>
          <w:szCs w:val="24"/>
          <w:lang w:eastAsia="ru-RU"/>
        </w:rPr>
        <w:t>ть</w:t>
      </w:r>
      <w:r w:rsidR="00FF2ABC" w:rsidRPr="00B364A1">
        <w:rPr>
          <w:rFonts w:ascii="Times New Roman" w:hAnsi="Times New Roman"/>
          <w:sz w:val="24"/>
          <w:szCs w:val="24"/>
          <w:lang w:eastAsia="ru-RU"/>
        </w:rPr>
        <w:t xml:space="preserve"> учет, хранение, передачу в архив документов и дел.       </w:t>
      </w:r>
    </w:p>
    <w:p w:rsidR="00FF2ABC" w:rsidRPr="00B364A1" w:rsidRDefault="00FF2ABC" w:rsidP="00FF2AB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B364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364A1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="004934CC">
        <w:rPr>
          <w:rFonts w:ascii="Times New Roman" w:hAnsi="Times New Roman"/>
          <w:sz w:val="24"/>
          <w:szCs w:val="24"/>
          <w:lang w:eastAsia="ru-RU"/>
        </w:rPr>
        <w:t>1</w:t>
      </w:r>
      <w:r w:rsidRPr="00B364A1">
        <w:rPr>
          <w:rFonts w:ascii="Times New Roman" w:hAnsi="Times New Roman"/>
          <w:sz w:val="24"/>
          <w:szCs w:val="24"/>
          <w:lang w:eastAsia="ru-RU"/>
        </w:rPr>
        <w:t>) Выполня</w:t>
      </w:r>
      <w:r w:rsidR="00F1338E">
        <w:rPr>
          <w:rFonts w:ascii="Times New Roman" w:hAnsi="Times New Roman"/>
          <w:sz w:val="24"/>
          <w:szCs w:val="24"/>
          <w:lang w:eastAsia="ru-RU"/>
        </w:rPr>
        <w:t>ть</w:t>
      </w:r>
      <w:r w:rsidRPr="00B364A1">
        <w:rPr>
          <w:rFonts w:ascii="Times New Roman" w:hAnsi="Times New Roman"/>
          <w:sz w:val="24"/>
          <w:szCs w:val="24"/>
          <w:lang w:eastAsia="ru-RU"/>
        </w:rPr>
        <w:t xml:space="preserve"> иные поручения в рамках компетенции отдела. </w:t>
      </w:r>
    </w:p>
    <w:p w:rsidR="00FF2ABC" w:rsidRDefault="00FF2ABC" w:rsidP="00FF2ABC">
      <w:pPr>
        <w:keepNext/>
        <w:overflowPunct/>
        <w:autoSpaceDE/>
        <w:autoSpaceDN/>
        <w:adjustRightInd/>
        <w:ind w:firstLine="720"/>
        <w:jc w:val="both"/>
        <w:textAlignment w:val="auto"/>
        <w:outlineLvl w:val="3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lastRenderedPageBreak/>
        <w:t>3</w:t>
      </w:r>
      <w:r w:rsidR="004934CC">
        <w:rPr>
          <w:rFonts w:ascii="Times New Roman" w:hAnsi="Times New Roman"/>
          <w:bCs/>
          <w:sz w:val="24"/>
          <w:lang w:eastAsia="ru-RU"/>
        </w:rPr>
        <w:t>2</w:t>
      </w:r>
      <w:r w:rsidRPr="00B364A1">
        <w:rPr>
          <w:rFonts w:ascii="Times New Roman" w:hAnsi="Times New Roman"/>
          <w:bCs/>
          <w:sz w:val="24"/>
          <w:lang w:eastAsia="ru-RU"/>
        </w:rPr>
        <w:t>) Выполня</w:t>
      </w:r>
      <w:r w:rsidR="00F1338E">
        <w:rPr>
          <w:rFonts w:ascii="Times New Roman" w:hAnsi="Times New Roman"/>
          <w:bCs/>
          <w:sz w:val="24"/>
          <w:lang w:eastAsia="ru-RU"/>
        </w:rPr>
        <w:t>ть</w:t>
      </w:r>
      <w:r w:rsidRPr="00B364A1">
        <w:rPr>
          <w:rFonts w:ascii="Times New Roman" w:hAnsi="Times New Roman"/>
          <w:bCs/>
          <w:sz w:val="24"/>
          <w:lang w:eastAsia="ru-RU"/>
        </w:rPr>
        <w:t xml:space="preserve"> поручения и распоряжения начальника инспекции, </w:t>
      </w:r>
      <w:r w:rsidRPr="00B364A1">
        <w:rPr>
          <w:rFonts w:ascii="Times New Roman" w:hAnsi="Times New Roman"/>
          <w:sz w:val="24"/>
          <w:lang w:eastAsia="ru-RU"/>
        </w:rPr>
        <w:t>начальника отдела по</w:t>
      </w:r>
      <w:r w:rsidRPr="00B364A1">
        <w:rPr>
          <w:rFonts w:ascii="Times New Roman" w:hAnsi="Times New Roman"/>
          <w:b/>
          <w:sz w:val="24"/>
          <w:lang w:eastAsia="ru-RU"/>
        </w:rPr>
        <w:t xml:space="preserve"> </w:t>
      </w:r>
      <w:r w:rsidRPr="00B364A1">
        <w:rPr>
          <w:rFonts w:ascii="Times New Roman" w:hAnsi="Times New Roman"/>
          <w:sz w:val="24"/>
          <w:lang w:eastAsia="ru-RU"/>
        </w:rPr>
        <w:t>кадровым и организационным вопросам.</w:t>
      </w:r>
      <w:r w:rsidRPr="00257C9C">
        <w:rPr>
          <w:rFonts w:ascii="Times New Roman" w:hAnsi="Times New Roman"/>
          <w:sz w:val="24"/>
          <w:lang w:eastAsia="ru-RU"/>
        </w:rPr>
        <w:t xml:space="preserve"> </w:t>
      </w:r>
    </w:p>
    <w:p w:rsidR="00FF2ABC" w:rsidRDefault="00FF2ABC" w:rsidP="008B79DF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F75EA" w:rsidRPr="00BC1004" w:rsidRDefault="00AA596D" w:rsidP="00670BC6">
      <w:pPr>
        <w:pStyle w:val="a8"/>
        <w:numPr>
          <w:ilvl w:val="0"/>
          <w:numId w:val="22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C1004">
        <w:rPr>
          <w:rFonts w:ascii="Times New Roman" w:hAnsi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B700B2" w:rsidRPr="00BC1004">
        <w:rPr>
          <w:rFonts w:ascii="Times New Roman" w:eastAsia="Calibri" w:hAnsi="Times New Roman"/>
          <w:sz w:val="24"/>
          <w:szCs w:val="24"/>
        </w:rPr>
        <w:t xml:space="preserve"> специалист-эксперт</w:t>
      </w:r>
      <w:r w:rsidRPr="00BC1004">
        <w:rPr>
          <w:rFonts w:ascii="Times New Roman" w:hAnsi="Times New Roman"/>
          <w:sz w:val="24"/>
          <w:szCs w:val="24"/>
          <w:lang w:eastAsia="ru-RU"/>
        </w:rPr>
        <w:t xml:space="preserve"> имеет право: </w:t>
      </w:r>
    </w:p>
    <w:p w:rsidR="00BC1004" w:rsidRPr="00301E5A" w:rsidRDefault="00BC1004" w:rsidP="00BC1004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01E5A">
        <w:rPr>
          <w:rFonts w:ascii="Times New Roman" w:hAnsi="Times New Roman"/>
          <w:sz w:val="24"/>
          <w:szCs w:val="24"/>
          <w:lang w:eastAsia="ru-RU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Pr="004B6B1D">
        <w:rPr>
          <w:rFonts w:ascii="Times New Roman" w:hAnsi="Times New Roman"/>
          <w:sz w:val="24"/>
          <w:szCs w:val="24"/>
          <w:lang w:eastAsia="ru-RU"/>
        </w:rPr>
        <w:t>отдела</w:t>
      </w:r>
      <w:r w:rsidRPr="00301E5A">
        <w:rPr>
          <w:rFonts w:ascii="Times New Roman" w:hAnsi="Times New Roman"/>
          <w:sz w:val="24"/>
          <w:szCs w:val="24"/>
          <w:lang w:eastAsia="ru-RU"/>
        </w:rPr>
        <w:t>;</w:t>
      </w:r>
    </w:p>
    <w:p w:rsidR="00BC1004" w:rsidRPr="00301E5A" w:rsidRDefault="00BC1004" w:rsidP="00BC1004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01E5A">
        <w:rPr>
          <w:rFonts w:ascii="Times New Roman" w:hAnsi="Times New Roman"/>
          <w:sz w:val="24"/>
          <w:szCs w:val="24"/>
          <w:lang w:eastAsia="ru-RU"/>
        </w:rPr>
        <w:t>на защиту своих персональных данных;</w:t>
      </w:r>
    </w:p>
    <w:p w:rsidR="00BC1004" w:rsidRDefault="00BC1004" w:rsidP="00BC1004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01E5A">
        <w:rPr>
          <w:rFonts w:ascii="Times New Roman" w:hAnsi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F643AF" w:rsidRPr="00301E5A" w:rsidRDefault="00F643AF" w:rsidP="00BC1004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работать с документами ограниченного распространения;</w:t>
      </w:r>
    </w:p>
    <w:p w:rsidR="00BC1004" w:rsidRPr="00301E5A" w:rsidRDefault="00BC1004" w:rsidP="00BC1004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01E5A">
        <w:rPr>
          <w:rFonts w:ascii="Times New Roman" w:eastAsia="Calibri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75EA" w:rsidRDefault="00BF75EA" w:rsidP="007F1C9A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</w:p>
    <w:p w:rsidR="00AA596D" w:rsidRPr="00252E15" w:rsidRDefault="0012579F" w:rsidP="007F1C9A">
      <w:pPr>
        <w:pStyle w:val="a8"/>
        <w:numPr>
          <w:ilvl w:val="0"/>
          <w:numId w:val="22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B700B2">
        <w:rPr>
          <w:rFonts w:ascii="Times New Roman" w:eastAsia="Calibri" w:hAnsi="Times New Roman"/>
          <w:sz w:val="24"/>
          <w:szCs w:val="24"/>
        </w:rPr>
        <w:t>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596D" w:rsidRPr="0049561E">
        <w:rPr>
          <w:rFonts w:ascii="Times New Roman" w:hAnsi="Times New Roman"/>
          <w:sz w:val="24"/>
          <w:szCs w:val="24"/>
          <w:lang w:eastAsia="ru-RU"/>
        </w:rPr>
        <w:t>осуществляет</w:t>
      </w:r>
      <w:r w:rsidR="00AA596D" w:rsidRPr="000814D3">
        <w:rPr>
          <w:rFonts w:ascii="Times New Roman" w:hAnsi="Times New Roman"/>
          <w:sz w:val="24"/>
          <w:szCs w:val="24"/>
          <w:lang w:eastAsia="ru-RU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13" w:history="1">
        <w:r w:rsidR="00AA596D" w:rsidRPr="000814D3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AA596D" w:rsidRPr="000814D3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A596D" w:rsidRPr="000814D3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AA596D" w:rsidRPr="000814D3">
        <w:rPr>
          <w:rFonts w:ascii="Times New Roman" w:hAnsi="Times New Roman"/>
          <w:sz w:val="24"/>
          <w:szCs w:val="24"/>
          <w:lang w:eastAsia="ru-RU"/>
        </w:rPr>
        <w:t>. N 506 «</w:t>
      </w:r>
      <w:r w:rsidR="00AA596D" w:rsidRPr="000814D3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AA596D" w:rsidRPr="000814D3">
        <w:rPr>
          <w:rFonts w:ascii="Times New Roman" w:hAnsi="Times New Roman"/>
          <w:sz w:val="24"/>
          <w:szCs w:val="24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 (распоряжениями) ФНС России, приказами УФНС России по Приморскому </w:t>
      </w:r>
      <w:r w:rsidR="00AA596D" w:rsidRPr="00252E15">
        <w:rPr>
          <w:rFonts w:ascii="Times New Roman" w:hAnsi="Times New Roman"/>
          <w:sz w:val="24"/>
          <w:szCs w:val="24"/>
          <w:lang w:eastAsia="ru-RU"/>
        </w:rPr>
        <w:t>краю, приказами инспекции, поручениями руководства Управления и начальника инспекции</w:t>
      </w:r>
      <w:r w:rsidR="00B14F0B" w:rsidRPr="00252E15">
        <w:rPr>
          <w:rFonts w:ascii="Times New Roman" w:hAnsi="Times New Roman"/>
          <w:sz w:val="24"/>
          <w:szCs w:val="24"/>
          <w:lang w:eastAsia="ru-RU"/>
        </w:rPr>
        <w:t>.</w:t>
      </w:r>
      <w:r w:rsidR="00AA596D" w:rsidRPr="00252E1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643AF" w:rsidRPr="00252E15" w:rsidRDefault="00982FEB" w:rsidP="00F643A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52E15">
        <w:rPr>
          <w:rFonts w:ascii="Times New Roman" w:hAnsi="Times New Roman"/>
          <w:sz w:val="24"/>
          <w:szCs w:val="24"/>
          <w:lang w:eastAsia="ru-RU"/>
        </w:rPr>
        <w:t>1</w:t>
      </w:r>
      <w:r w:rsidR="00F643AF" w:rsidRPr="00252E15">
        <w:rPr>
          <w:rFonts w:ascii="Times New Roman" w:hAnsi="Times New Roman"/>
          <w:sz w:val="24"/>
          <w:szCs w:val="24"/>
          <w:lang w:eastAsia="ru-RU"/>
        </w:rPr>
        <w:t>) Работа</w:t>
      </w:r>
      <w:r w:rsidRPr="00252E15">
        <w:rPr>
          <w:rFonts w:ascii="Times New Roman" w:hAnsi="Times New Roman"/>
          <w:sz w:val="24"/>
          <w:szCs w:val="24"/>
          <w:lang w:eastAsia="ru-RU"/>
        </w:rPr>
        <w:t>ет</w:t>
      </w:r>
      <w:r w:rsidR="00F643AF" w:rsidRPr="00252E15">
        <w:rPr>
          <w:rFonts w:ascii="Times New Roman" w:hAnsi="Times New Roman"/>
          <w:sz w:val="24"/>
          <w:szCs w:val="24"/>
          <w:lang w:eastAsia="ru-RU"/>
        </w:rPr>
        <w:t xml:space="preserve"> в удаленном доступе к федеральным информационным ресурсам, сопровождаемым МИ ФНС России по ЦОД, </w:t>
      </w:r>
      <w:r w:rsidR="00F643AF" w:rsidRPr="00252E15">
        <w:rPr>
          <w:rFonts w:ascii="Times New Roman" w:hAnsi="Times New Roman"/>
          <w:sz w:val="24"/>
          <w:szCs w:val="24"/>
        </w:rPr>
        <w:t>при проведении анализа для сопоставления сведений, представленных государственными гражданскими служащими и гражданами, претендующими на замещение должности государственной службы, в справках о доходах, расходах и обязательствах имущественного характера с информацией, содержащейся в информационных ресурсах</w:t>
      </w:r>
      <w:r w:rsidR="00F643AF" w:rsidRPr="00252E15">
        <w:rPr>
          <w:rFonts w:ascii="Times New Roman" w:hAnsi="Times New Roman"/>
          <w:sz w:val="24"/>
          <w:szCs w:val="24"/>
          <w:lang w:eastAsia="ru-RU"/>
        </w:rPr>
        <w:t>;</w:t>
      </w:r>
    </w:p>
    <w:p w:rsidR="00F643AF" w:rsidRPr="00252E15" w:rsidRDefault="00F643AF" w:rsidP="00F643A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52E15">
        <w:rPr>
          <w:rFonts w:ascii="Times New Roman" w:hAnsi="Times New Roman"/>
          <w:sz w:val="24"/>
          <w:szCs w:val="24"/>
          <w:lang w:eastAsia="ru-RU"/>
        </w:rPr>
        <w:t xml:space="preserve">2) Работает и несет ответственность за работу с федеральной государственной информационной системой «Единая информационная система управления кадровым составом государственной гражданской службы Российской Федерации» по выполнению приема документов в электронном виде на замещение вакантных должностей государственной гражданской службы и включению в кадровый резерв, а также загрузки справок о доходах, расходах, об имуществе и обязательствах имущественного характера, проведения анализа указанных в них сведений.   </w:t>
      </w:r>
    </w:p>
    <w:p w:rsidR="00F643AF" w:rsidRPr="00252E15" w:rsidRDefault="00982FEB" w:rsidP="00F643AF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E15">
        <w:rPr>
          <w:rFonts w:ascii="Times New Roman" w:hAnsi="Times New Roman"/>
          <w:sz w:val="24"/>
          <w:szCs w:val="24"/>
        </w:rPr>
        <w:t xml:space="preserve">3) </w:t>
      </w:r>
      <w:r w:rsidR="00F643AF" w:rsidRPr="00252E15">
        <w:rPr>
          <w:rFonts w:ascii="Times New Roman" w:hAnsi="Times New Roman"/>
          <w:sz w:val="24"/>
          <w:szCs w:val="24"/>
        </w:rPr>
        <w:t>Отвеча</w:t>
      </w:r>
      <w:r w:rsidRPr="00252E15">
        <w:rPr>
          <w:rFonts w:ascii="Times New Roman" w:hAnsi="Times New Roman"/>
          <w:sz w:val="24"/>
          <w:szCs w:val="24"/>
        </w:rPr>
        <w:t>ет</w:t>
      </w:r>
      <w:r w:rsidR="00F643AF" w:rsidRPr="00252E15">
        <w:rPr>
          <w:rFonts w:ascii="Times New Roman" w:hAnsi="Times New Roman"/>
          <w:sz w:val="24"/>
          <w:szCs w:val="24"/>
        </w:rPr>
        <w:t xml:space="preserve"> на запросы сторонних организаций по кадровым вопросам.</w:t>
      </w:r>
    </w:p>
    <w:p w:rsidR="00F643AF" w:rsidRDefault="00982FEB" w:rsidP="00134C96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E15">
        <w:rPr>
          <w:rFonts w:ascii="Times New Roman" w:hAnsi="Times New Roman"/>
          <w:sz w:val="24"/>
          <w:szCs w:val="24"/>
        </w:rPr>
        <w:t xml:space="preserve">4) </w:t>
      </w:r>
      <w:r w:rsidR="00F643AF" w:rsidRPr="00252E15">
        <w:rPr>
          <w:rFonts w:ascii="Times New Roman" w:hAnsi="Times New Roman"/>
          <w:sz w:val="24"/>
          <w:szCs w:val="24"/>
        </w:rPr>
        <w:t>Оказыва</w:t>
      </w:r>
      <w:r w:rsidRPr="00252E15">
        <w:rPr>
          <w:rFonts w:ascii="Times New Roman" w:hAnsi="Times New Roman"/>
          <w:sz w:val="24"/>
          <w:szCs w:val="24"/>
        </w:rPr>
        <w:t>ет</w:t>
      </w:r>
      <w:r w:rsidR="00F643AF" w:rsidRPr="00252E15">
        <w:rPr>
          <w:rFonts w:ascii="Times New Roman" w:hAnsi="Times New Roman"/>
          <w:sz w:val="24"/>
          <w:szCs w:val="24"/>
        </w:rPr>
        <w:t xml:space="preserve">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а также по уведомлению начальника инспекции, органов прокуратуры о фактах совершения государственными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характера.</w:t>
      </w:r>
    </w:p>
    <w:p w:rsidR="00D9327B" w:rsidRPr="005003D0" w:rsidRDefault="00134C96" w:rsidP="00134C96">
      <w:pPr>
        <w:pStyle w:val="af2"/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9327B" w:rsidRPr="005003D0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D9327B">
        <w:rPr>
          <w:rFonts w:ascii="Times New Roman" w:hAnsi="Times New Roman"/>
          <w:snapToGrid w:val="0"/>
          <w:sz w:val="24"/>
          <w:szCs w:val="24"/>
          <w:lang w:eastAsia="ru-RU"/>
        </w:rPr>
        <w:t>О</w:t>
      </w:r>
      <w:r w:rsidR="00D9327B" w:rsidRPr="005003D0">
        <w:rPr>
          <w:rFonts w:ascii="Times New Roman" w:hAnsi="Times New Roman"/>
          <w:snapToGrid w:val="0"/>
          <w:sz w:val="24"/>
          <w:szCs w:val="24"/>
          <w:lang w:eastAsia="ru-RU"/>
        </w:rPr>
        <w:t>существляет внутренний контроль по процессам, утверждённым начальником инспекции, методом самоко</w:t>
      </w:r>
      <w:r w:rsidR="00D9327B">
        <w:rPr>
          <w:rFonts w:ascii="Times New Roman" w:hAnsi="Times New Roman"/>
          <w:snapToGrid w:val="0"/>
          <w:sz w:val="24"/>
          <w:szCs w:val="24"/>
          <w:lang w:eastAsia="ru-RU"/>
        </w:rPr>
        <w:t>нтроля.</w:t>
      </w:r>
      <w:r w:rsidR="00D9327B" w:rsidRPr="005003D0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257C9C" w:rsidRDefault="00063633" w:rsidP="00134C96">
      <w:pPr>
        <w:keepNext/>
        <w:overflowPunct/>
        <w:autoSpaceDE/>
        <w:autoSpaceDN/>
        <w:adjustRightInd/>
        <w:ind w:firstLine="720"/>
        <w:jc w:val="both"/>
        <w:textAlignment w:val="auto"/>
        <w:outlineLvl w:val="3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Во время</w:t>
      </w:r>
      <w:r w:rsidR="00257C9C">
        <w:rPr>
          <w:rFonts w:ascii="Times New Roman" w:hAnsi="Times New Roman"/>
          <w:sz w:val="24"/>
          <w:lang w:eastAsia="ru-RU"/>
        </w:rPr>
        <w:t xml:space="preserve"> отсутствия ведущего специалиста-эксперта исполняет </w:t>
      </w:r>
      <w:r w:rsidR="00B76419">
        <w:rPr>
          <w:rFonts w:ascii="Times New Roman" w:hAnsi="Times New Roman"/>
          <w:sz w:val="24"/>
          <w:lang w:eastAsia="ru-RU"/>
        </w:rPr>
        <w:t>его</w:t>
      </w:r>
      <w:r w:rsidR="00257C9C">
        <w:rPr>
          <w:rFonts w:ascii="Times New Roman" w:hAnsi="Times New Roman"/>
          <w:sz w:val="24"/>
          <w:lang w:eastAsia="ru-RU"/>
        </w:rPr>
        <w:t xml:space="preserve"> должностные обязанности.</w:t>
      </w:r>
    </w:p>
    <w:p w:rsidR="00134C96" w:rsidRPr="00723089" w:rsidRDefault="00134C96" w:rsidP="00134C96">
      <w:pPr>
        <w:keepNext/>
        <w:overflowPunct/>
        <w:autoSpaceDE/>
        <w:autoSpaceDN/>
        <w:adjustRightInd/>
        <w:ind w:firstLine="720"/>
        <w:jc w:val="both"/>
        <w:textAlignment w:val="auto"/>
        <w:outlineLvl w:val="3"/>
        <w:rPr>
          <w:rFonts w:ascii="Times New Roman" w:hAnsi="Times New Roman"/>
          <w:sz w:val="24"/>
          <w:lang w:eastAsia="ru-RU"/>
        </w:rPr>
      </w:pPr>
    </w:p>
    <w:p w:rsidR="00AA596D" w:rsidRPr="0049561E" w:rsidRDefault="0012579F" w:rsidP="00134C96">
      <w:pPr>
        <w:pStyle w:val="ConsPlusNormal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B700B2">
        <w:rPr>
          <w:rFonts w:ascii="Times New Roman" w:eastAsia="Calibri" w:hAnsi="Times New Roman"/>
          <w:sz w:val="24"/>
          <w:szCs w:val="24"/>
        </w:rPr>
        <w:t>специалист-эксперт</w:t>
      </w:r>
      <w:r w:rsidR="00B700B2" w:rsidRPr="0049561E">
        <w:rPr>
          <w:rFonts w:ascii="Times New Roman" w:hAnsi="Times New Roman"/>
          <w:sz w:val="24"/>
          <w:szCs w:val="24"/>
        </w:rPr>
        <w:t xml:space="preserve"> </w:t>
      </w:r>
      <w:r w:rsidR="00AA596D" w:rsidRPr="0049561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9561E" w:rsidRPr="0049561E" w:rsidRDefault="0049561E" w:rsidP="007F1C9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кадров и безопасности, заданий, приказов, распоряжений и указаний вышестоящих в порядке подчиненности руководителей, за исключением незаконных;</w:t>
      </w:r>
    </w:p>
    <w:p w:rsidR="0049561E" w:rsidRPr="0049561E" w:rsidRDefault="0049561E" w:rsidP="007F1C9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lastRenderedPageBreak/>
        <w:t>- за имущественный ущерб, причиненный по его вине;</w:t>
      </w:r>
    </w:p>
    <w:p w:rsidR="0049561E" w:rsidRPr="0049561E" w:rsidRDefault="0049561E" w:rsidP="007F1C9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561E" w:rsidRPr="0049561E" w:rsidRDefault="0049561E" w:rsidP="007F1C9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49561E" w:rsidRPr="0049561E" w:rsidRDefault="0049561E" w:rsidP="007F1C9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49561E" w:rsidRPr="0049561E" w:rsidRDefault="0049561E" w:rsidP="007F1C9A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49561E" w:rsidRPr="0049561E" w:rsidRDefault="0049561E" w:rsidP="007F1C9A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561E">
        <w:rPr>
          <w:rFonts w:ascii="Times New Roman" w:hAnsi="Times New Roman"/>
          <w:sz w:val="24"/>
          <w:szCs w:val="24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456E81">
        <w:rPr>
          <w:rFonts w:ascii="Times New Roman" w:hAnsi="Times New Roman"/>
          <w:sz w:val="24"/>
          <w:szCs w:val="24"/>
        </w:rPr>
        <w:t>должностным р</w:t>
      </w:r>
      <w:r w:rsidRPr="0049561E">
        <w:rPr>
          <w:rFonts w:ascii="Times New Roman" w:hAnsi="Times New Roman"/>
          <w:sz w:val="24"/>
          <w:szCs w:val="24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561E" w:rsidRDefault="0049561E" w:rsidP="007F1C9A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AA596D" w:rsidRPr="00FA2DB1" w:rsidRDefault="00AA596D" w:rsidP="007F1C9A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A2DB1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</w:t>
      </w:r>
      <w:r w:rsidRPr="00C8783D">
        <w:rPr>
          <w:rFonts w:ascii="Times New Roman" w:hAnsi="Times New Roman"/>
          <w:b/>
          <w:sz w:val="24"/>
          <w:szCs w:val="24"/>
          <w:lang w:eastAsia="ru-RU"/>
        </w:rPr>
        <w:t>которым</w:t>
      </w:r>
      <w:r w:rsidRPr="0012579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2579F" w:rsidRPr="0012579F">
        <w:rPr>
          <w:rFonts w:ascii="Times New Roman" w:eastAsia="Calibri" w:hAnsi="Times New Roman"/>
          <w:b/>
          <w:sz w:val="24"/>
          <w:szCs w:val="24"/>
        </w:rPr>
        <w:t>главный</w:t>
      </w:r>
      <w:r w:rsidR="00B700B2" w:rsidRPr="00C8783D">
        <w:rPr>
          <w:rFonts w:ascii="Times New Roman" w:eastAsia="Calibri" w:hAnsi="Times New Roman"/>
          <w:b/>
          <w:sz w:val="24"/>
          <w:szCs w:val="24"/>
        </w:rPr>
        <w:t xml:space="preserve"> 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2DB1">
        <w:rPr>
          <w:rFonts w:ascii="Times New Roman" w:hAnsi="Times New Roman"/>
          <w:b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</w:p>
    <w:p w:rsidR="00AA596D" w:rsidRPr="00FA2DB1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AA596D" w:rsidRPr="00FA2DB1" w:rsidRDefault="00AA596D" w:rsidP="007F1C9A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A2DB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B700B2">
        <w:rPr>
          <w:rFonts w:ascii="Times New Roman" w:eastAsia="Calibri" w:hAnsi="Times New Roman"/>
          <w:sz w:val="24"/>
          <w:szCs w:val="24"/>
        </w:rPr>
        <w:t xml:space="preserve"> 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43D24"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 w:rsidRPr="00FA2DB1">
        <w:rPr>
          <w:rFonts w:ascii="Times New Roman" w:hAnsi="Times New Roman"/>
          <w:sz w:val="24"/>
          <w:szCs w:val="24"/>
          <w:lang w:eastAsia="ru-RU"/>
        </w:rPr>
        <w:t xml:space="preserve">самостоятельно принимать решения по вопросам: </w:t>
      </w:r>
      <w:r w:rsidR="00D378A5">
        <w:rPr>
          <w:rFonts w:ascii="Times New Roman" w:hAnsi="Times New Roman"/>
          <w:sz w:val="24"/>
          <w:szCs w:val="24"/>
        </w:rPr>
        <w:t>о</w:t>
      </w:r>
      <w:r w:rsidR="008400ED" w:rsidRPr="00FA2DB1">
        <w:rPr>
          <w:rFonts w:ascii="Times New Roman" w:hAnsi="Times New Roman"/>
          <w:sz w:val="24"/>
          <w:szCs w:val="24"/>
        </w:rPr>
        <w:t xml:space="preserve">беспечения подготовки соответствующих документов по вопросам кадровой работы, закрепленных за отделом </w:t>
      </w:r>
      <w:r w:rsidR="008400ED" w:rsidRPr="00FA2DB1">
        <w:rPr>
          <w:rFonts w:ascii="Times New Roman" w:hAnsi="Times New Roman"/>
          <w:bCs/>
          <w:sz w:val="24"/>
          <w:szCs w:val="24"/>
        </w:rPr>
        <w:t>кадров и безопасности в соответствии с применяемым законодательство</w:t>
      </w:r>
      <w:r w:rsidR="008400ED" w:rsidRPr="00FA2DB1">
        <w:rPr>
          <w:rFonts w:ascii="Times New Roman" w:hAnsi="Times New Roman"/>
          <w:sz w:val="24"/>
          <w:szCs w:val="24"/>
        </w:rPr>
        <w:t>м;</w:t>
      </w:r>
    </w:p>
    <w:p w:rsidR="00AA596D" w:rsidRPr="00FA2DB1" w:rsidRDefault="00AA596D" w:rsidP="007F1C9A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20780" w:rsidRPr="00FA2DB1" w:rsidRDefault="00AA596D" w:rsidP="007F1C9A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</w:rPr>
      </w:pPr>
      <w:r w:rsidRPr="00FA2DB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B700B2">
        <w:rPr>
          <w:rFonts w:ascii="Times New Roman" w:eastAsia="Calibri" w:hAnsi="Times New Roman"/>
          <w:sz w:val="24"/>
          <w:szCs w:val="24"/>
        </w:rPr>
        <w:t xml:space="preserve"> 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43D24">
        <w:rPr>
          <w:rFonts w:ascii="Times New Roman" w:hAnsi="Times New Roman"/>
          <w:sz w:val="24"/>
          <w:szCs w:val="24"/>
          <w:lang w:eastAsia="ru-RU"/>
        </w:rPr>
        <w:t xml:space="preserve">обязан </w:t>
      </w:r>
      <w:r w:rsidRPr="00FA2DB1">
        <w:rPr>
          <w:rFonts w:ascii="Times New Roman" w:hAnsi="Times New Roman"/>
          <w:sz w:val="24"/>
          <w:szCs w:val="24"/>
          <w:lang w:eastAsia="ru-RU"/>
        </w:rPr>
        <w:t>самостоятельно принимать решения по вопросам:</w:t>
      </w:r>
      <w:r w:rsidR="00020780" w:rsidRPr="00FA2DB1">
        <w:rPr>
          <w:rFonts w:ascii="Times New Roman" w:hAnsi="Times New Roman"/>
          <w:bCs/>
          <w:sz w:val="24"/>
          <w:szCs w:val="24"/>
        </w:rPr>
        <w:t xml:space="preserve"> подготовки и выдачи копии документов, </w:t>
      </w:r>
      <w:r w:rsidR="00020780" w:rsidRPr="00FA2DB1">
        <w:rPr>
          <w:rFonts w:ascii="Times New Roman" w:hAnsi="Times New Roman"/>
          <w:sz w:val="24"/>
          <w:szCs w:val="24"/>
        </w:rPr>
        <w:t>по письменному заявлению работника, связанных с его работой</w:t>
      </w:r>
      <w:r w:rsidR="00020780" w:rsidRPr="00FA2DB1">
        <w:rPr>
          <w:rFonts w:ascii="Times New Roman" w:hAnsi="Times New Roman"/>
          <w:bCs/>
          <w:sz w:val="24"/>
          <w:szCs w:val="24"/>
        </w:rPr>
        <w:t>.</w:t>
      </w:r>
    </w:p>
    <w:p w:rsidR="00AA596D" w:rsidRPr="00FA2DB1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FA2DB1" w:rsidRDefault="00AA596D" w:rsidP="007F1C9A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A2DB1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</w:t>
      </w:r>
      <w:r w:rsidRPr="0012579F">
        <w:rPr>
          <w:rFonts w:ascii="Times New Roman" w:hAnsi="Times New Roman"/>
          <w:b/>
          <w:sz w:val="24"/>
          <w:szCs w:val="24"/>
          <w:lang w:eastAsia="ru-RU"/>
        </w:rPr>
        <w:t xml:space="preserve">которым </w:t>
      </w:r>
      <w:r w:rsidR="0012579F" w:rsidRPr="0012579F">
        <w:rPr>
          <w:rFonts w:ascii="Times New Roman" w:eastAsia="Calibri" w:hAnsi="Times New Roman"/>
          <w:b/>
          <w:sz w:val="24"/>
          <w:szCs w:val="24"/>
        </w:rPr>
        <w:t>главный</w:t>
      </w:r>
      <w:r w:rsidR="00B700B2" w:rsidRPr="0012579F">
        <w:rPr>
          <w:rFonts w:ascii="Times New Roman" w:eastAsia="Calibri" w:hAnsi="Times New Roman"/>
          <w:b/>
          <w:sz w:val="24"/>
          <w:szCs w:val="24"/>
        </w:rPr>
        <w:t xml:space="preserve"> специалист</w:t>
      </w:r>
      <w:r w:rsidR="00B700B2" w:rsidRPr="002F17D6">
        <w:rPr>
          <w:rFonts w:ascii="Times New Roman" w:eastAsia="Calibri" w:hAnsi="Times New Roman"/>
          <w:b/>
          <w:sz w:val="24"/>
          <w:szCs w:val="24"/>
        </w:rPr>
        <w:t>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A2DB1">
        <w:rPr>
          <w:rFonts w:ascii="Times New Roman" w:hAnsi="Times New Roman"/>
          <w:b/>
          <w:sz w:val="24"/>
          <w:szCs w:val="24"/>
          <w:lang w:eastAsia="ru-RU"/>
        </w:rPr>
        <w:t>вправе или обязан участвовать</w:t>
      </w:r>
      <w:r w:rsidR="001821E2" w:rsidRPr="00FA2DB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A2DB1">
        <w:rPr>
          <w:rFonts w:ascii="Times New Roman" w:hAnsi="Times New Roman"/>
          <w:b/>
          <w:sz w:val="24"/>
          <w:szCs w:val="24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AA596D" w:rsidRPr="003475DB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821E2" w:rsidRPr="001821E2" w:rsidRDefault="0012579F" w:rsidP="007F1C9A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B700B2">
        <w:rPr>
          <w:rFonts w:ascii="Times New Roman" w:eastAsia="Calibri" w:hAnsi="Times New Roman"/>
          <w:sz w:val="24"/>
          <w:szCs w:val="24"/>
        </w:rPr>
        <w:t>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596D" w:rsidRPr="003475DB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1821E2" w:rsidRPr="003475DB">
        <w:rPr>
          <w:rFonts w:ascii="Times New Roman" w:hAnsi="Times New Roman"/>
          <w:sz w:val="24"/>
          <w:szCs w:val="24"/>
          <w:lang w:eastAsia="ru-RU"/>
        </w:rPr>
        <w:t>: в</w:t>
      </w:r>
      <w:r w:rsidR="001821E2" w:rsidRPr="001821E2">
        <w:rPr>
          <w:rFonts w:ascii="Times New Roman" w:hAnsi="Times New Roman"/>
          <w:sz w:val="24"/>
          <w:szCs w:val="24"/>
          <w:lang w:eastAsia="ru-RU"/>
        </w:rPr>
        <w:t xml:space="preserve"> 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AA596D" w:rsidRPr="00914C3F" w:rsidRDefault="00AA596D" w:rsidP="007F1C9A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AA596D" w:rsidRPr="00F37AE0" w:rsidRDefault="0012579F" w:rsidP="007F1C9A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B700B2">
        <w:rPr>
          <w:rFonts w:ascii="Times New Roman" w:eastAsia="Calibri" w:hAnsi="Times New Roman"/>
          <w:sz w:val="24"/>
          <w:szCs w:val="24"/>
        </w:rPr>
        <w:t>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A596D" w:rsidRPr="00F37AE0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AA596D" w:rsidRPr="00F37AE0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37AE0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F37AE0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F37AE0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AA596D" w:rsidRPr="00F37AE0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37AE0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F37AE0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F37AE0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AA596D" w:rsidRPr="00F37AE0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37AE0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AA596D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6359B" w:rsidRDefault="00F6359B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F37AE0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7AE0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AA596D" w:rsidRPr="00F37AE0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7AE0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AA596D" w:rsidRPr="00F37AE0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7AE0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AA596D" w:rsidRPr="00F37AE0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Default="00AA596D" w:rsidP="007F1C9A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F37AE0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своими должностными обязанностями </w:t>
      </w:r>
      <w:r w:rsidR="0012579F">
        <w:rPr>
          <w:rFonts w:ascii="Times New Roman" w:eastAsia="Calibri" w:hAnsi="Times New Roman"/>
          <w:sz w:val="24"/>
          <w:szCs w:val="24"/>
        </w:rPr>
        <w:t>главный</w:t>
      </w:r>
      <w:r w:rsidR="00B700B2">
        <w:rPr>
          <w:rFonts w:ascii="Times New Roman" w:eastAsia="Calibri" w:hAnsi="Times New Roman"/>
          <w:sz w:val="24"/>
          <w:szCs w:val="24"/>
        </w:rPr>
        <w:t xml:space="preserve"> специалист-эксперт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AE0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1070E4" w:rsidRDefault="001070E4" w:rsidP="001070E4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</w:p>
    <w:p w:rsidR="001070E4" w:rsidRPr="001070E4" w:rsidRDefault="001070E4" w:rsidP="001070E4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</w:p>
    <w:p w:rsidR="00AA596D" w:rsidRPr="00F37AE0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37AE0">
        <w:rPr>
          <w:rFonts w:ascii="Times New Roman" w:hAnsi="Times New Roman"/>
          <w:b/>
          <w:sz w:val="24"/>
          <w:szCs w:val="24"/>
          <w:lang w:eastAsia="ru-RU"/>
        </w:rPr>
        <w:lastRenderedPageBreak/>
        <w:t>VII. Порядок служебного взаимодействия</w:t>
      </w:r>
    </w:p>
    <w:p w:rsidR="00AA596D" w:rsidRPr="00F37AE0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B945C4" w:rsidRDefault="00AA596D" w:rsidP="007F1C9A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37AE0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12579F">
        <w:rPr>
          <w:rFonts w:ascii="Times New Roman" w:eastAsia="Calibri" w:hAnsi="Times New Roman"/>
          <w:sz w:val="24"/>
          <w:szCs w:val="24"/>
        </w:rPr>
        <w:t>главного</w:t>
      </w:r>
      <w:r w:rsidR="00B700B2">
        <w:rPr>
          <w:rFonts w:ascii="Times New Roman" w:eastAsia="Calibri" w:hAnsi="Times New Roman"/>
          <w:sz w:val="24"/>
          <w:szCs w:val="24"/>
        </w:rPr>
        <w:t xml:space="preserve"> специалист</w:t>
      </w:r>
      <w:r w:rsidR="0012579F">
        <w:rPr>
          <w:rFonts w:ascii="Times New Roman" w:eastAsia="Calibri" w:hAnsi="Times New Roman"/>
          <w:sz w:val="24"/>
          <w:szCs w:val="24"/>
        </w:rPr>
        <w:t>а</w:t>
      </w:r>
      <w:r w:rsidR="00B700B2">
        <w:rPr>
          <w:rFonts w:ascii="Times New Roman" w:eastAsia="Calibri" w:hAnsi="Times New Roman"/>
          <w:sz w:val="24"/>
          <w:szCs w:val="24"/>
        </w:rPr>
        <w:t>-эксперт</w:t>
      </w:r>
      <w:r w:rsidR="0012579F">
        <w:rPr>
          <w:rFonts w:ascii="Times New Roman" w:hAnsi="Times New Roman"/>
          <w:sz w:val="24"/>
          <w:szCs w:val="24"/>
          <w:lang w:eastAsia="ru-RU"/>
        </w:rPr>
        <w:t>а</w:t>
      </w:r>
      <w:r w:rsidR="00B700B2" w:rsidRPr="004956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429CB">
        <w:rPr>
          <w:rFonts w:ascii="Times New Roman" w:hAnsi="Times New Roman"/>
          <w:sz w:val="24"/>
          <w:szCs w:val="24"/>
        </w:rPr>
        <w:t>с</w:t>
      </w:r>
      <w:r w:rsidRPr="00F37AE0">
        <w:rPr>
          <w:rFonts w:ascii="Times New Roman" w:hAnsi="Times New Roman"/>
          <w:sz w:val="24"/>
          <w:szCs w:val="24"/>
        </w:rPr>
        <w:t xml:space="preserve"> федеральными государственными гражданскими служащими ФНС России, государственными служащими иных государственных</w:t>
      </w:r>
      <w:r w:rsidRPr="00B945C4">
        <w:rPr>
          <w:rFonts w:ascii="Times New Roman" w:hAnsi="Times New Roman"/>
          <w:sz w:val="24"/>
          <w:szCs w:val="24"/>
        </w:rPr>
        <w:t xml:space="preserve"> органов, а также с другими гражданами и организациями строится в рамках деловых отношений на основе </w:t>
      </w:r>
      <w:hyperlink r:id="rId14" w:history="1">
        <w:r w:rsidRPr="00B945C4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B945C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B945C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B945C4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A596D" w:rsidRPr="00B945C4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B945C4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B945C4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AA596D" w:rsidRPr="00823293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23293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AA596D" w:rsidRPr="00823293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23293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AA596D" w:rsidRPr="00823293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823293" w:rsidRDefault="00AA596D" w:rsidP="007F1C9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3293">
        <w:rPr>
          <w:rFonts w:ascii="Times New Roman" w:hAnsi="Times New Roman" w:cs="Times New Roman"/>
          <w:sz w:val="24"/>
          <w:szCs w:val="24"/>
        </w:rPr>
        <w:t xml:space="preserve">18. </w:t>
      </w:r>
      <w:r w:rsidR="0012579F"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B700B2">
        <w:rPr>
          <w:rFonts w:ascii="Times New Roman" w:eastAsia="Calibri" w:hAnsi="Times New Roman"/>
          <w:sz w:val="24"/>
          <w:szCs w:val="24"/>
        </w:rPr>
        <w:t>специалист-эксперт</w:t>
      </w:r>
      <w:r w:rsidR="00B700B2" w:rsidRPr="0049561E">
        <w:rPr>
          <w:rFonts w:ascii="Times New Roman" w:hAnsi="Times New Roman"/>
          <w:sz w:val="24"/>
          <w:szCs w:val="24"/>
        </w:rPr>
        <w:t xml:space="preserve"> </w:t>
      </w:r>
      <w:r w:rsidR="00474FAB" w:rsidRPr="0082329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  <w:r w:rsidRPr="008232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59B" w:rsidRPr="00823293" w:rsidRDefault="00F6359B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DE2E99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E2E99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AA596D" w:rsidRPr="00DE2E99" w:rsidRDefault="00AA596D" w:rsidP="007F1C9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E2E99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AA596D" w:rsidRPr="00DE2E99" w:rsidRDefault="00AA596D" w:rsidP="007F1C9A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AA596D" w:rsidRPr="00DE1A7A" w:rsidRDefault="00AA596D" w:rsidP="007F1C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E9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F5D3A">
        <w:rPr>
          <w:rFonts w:ascii="Times New Roman" w:eastAsia="Calibri" w:hAnsi="Times New Roman"/>
          <w:sz w:val="24"/>
          <w:szCs w:val="24"/>
        </w:rPr>
        <w:t>главного</w:t>
      </w:r>
      <w:r w:rsidR="00B700B2">
        <w:rPr>
          <w:rFonts w:ascii="Times New Roman" w:eastAsia="Calibri" w:hAnsi="Times New Roman"/>
          <w:sz w:val="24"/>
          <w:szCs w:val="24"/>
        </w:rPr>
        <w:t xml:space="preserve"> специалист</w:t>
      </w:r>
      <w:r w:rsidR="00032B5A">
        <w:rPr>
          <w:rFonts w:ascii="Times New Roman" w:eastAsia="Calibri" w:hAnsi="Times New Roman"/>
          <w:sz w:val="24"/>
          <w:szCs w:val="24"/>
        </w:rPr>
        <w:t>а</w:t>
      </w:r>
      <w:r w:rsidR="00B700B2">
        <w:rPr>
          <w:rFonts w:ascii="Times New Roman" w:eastAsia="Calibri" w:hAnsi="Times New Roman"/>
          <w:sz w:val="24"/>
          <w:szCs w:val="24"/>
        </w:rPr>
        <w:t>-эксперт</w:t>
      </w:r>
      <w:r w:rsidR="00032B5A">
        <w:rPr>
          <w:rFonts w:ascii="Times New Roman" w:eastAsia="Calibri" w:hAnsi="Times New Roman"/>
          <w:sz w:val="24"/>
          <w:szCs w:val="24"/>
        </w:rPr>
        <w:t>а</w:t>
      </w:r>
      <w:r w:rsidR="00B700B2" w:rsidRPr="0049561E">
        <w:rPr>
          <w:rFonts w:ascii="Times New Roman" w:hAnsi="Times New Roman"/>
          <w:sz w:val="24"/>
          <w:szCs w:val="24"/>
        </w:rPr>
        <w:t xml:space="preserve"> </w:t>
      </w:r>
      <w:r w:rsidR="00D378A5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DE2E99" w:rsidRPr="00DE2E99">
        <w:rPr>
          <w:rFonts w:ascii="Times New Roman" w:hAnsi="Times New Roman" w:cs="Times New Roman"/>
          <w:sz w:val="24"/>
          <w:szCs w:val="24"/>
        </w:rPr>
        <w:t>:</w:t>
      </w:r>
    </w:p>
    <w:p w:rsidR="00474FAB" w:rsidRPr="00DE2E99" w:rsidRDefault="00474FAB" w:rsidP="007F1C9A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2E99">
        <w:rPr>
          <w:rFonts w:ascii="Times New Roman" w:hAnsi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4FAB" w:rsidRPr="00474FAB" w:rsidRDefault="00474FAB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474FAB">
        <w:rPr>
          <w:rFonts w:ascii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474FAB" w:rsidRPr="00474FAB" w:rsidRDefault="00474FAB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474FAB">
        <w:rPr>
          <w:rFonts w:ascii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4FAB" w:rsidRPr="00474FAB" w:rsidRDefault="00474FAB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474FAB">
        <w:rPr>
          <w:rFonts w:ascii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4FAB" w:rsidRPr="00474FAB" w:rsidRDefault="00474FAB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474FAB">
        <w:rPr>
          <w:rFonts w:ascii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4FAB" w:rsidRPr="00474FAB" w:rsidRDefault="00474FAB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474FAB">
        <w:rPr>
          <w:rFonts w:ascii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4FAB" w:rsidRPr="00474FAB" w:rsidRDefault="00474FAB" w:rsidP="007F1C9A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474FAB">
        <w:rPr>
          <w:rFonts w:ascii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AA596D" w:rsidRDefault="00AA596D" w:rsidP="007F1C9A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10EC3" w:rsidRDefault="00310EC3" w:rsidP="007F1C9A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10EC3" w:rsidRDefault="00310EC3" w:rsidP="007F1C9A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10EC3" w:rsidRPr="00405C5D" w:rsidRDefault="00310EC3" w:rsidP="007F1C9A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AA596D" w:rsidRPr="00943A44" w:rsidRDefault="00943A44" w:rsidP="00943A44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43A44">
        <w:rPr>
          <w:rFonts w:ascii="Times New Roman" w:hAnsi="Times New Roman"/>
          <w:sz w:val="24"/>
          <w:szCs w:val="24"/>
          <w:lang w:eastAsia="ru-RU"/>
        </w:rPr>
        <w:t>Начальник отдела кадров и безопасности                                                Н.В.Митькова</w:t>
      </w:r>
    </w:p>
    <w:p w:rsidR="00AA596D" w:rsidRPr="00405C5D" w:rsidRDefault="00AA596D" w:rsidP="00AA596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bookmarkStart w:id="8" w:name="_GoBack"/>
      <w:bookmarkEnd w:id="8"/>
    </w:p>
    <w:sectPr w:rsidR="00AA596D" w:rsidRPr="00405C5D" w:rsidSect="00220E39">
      <w:headerReference w:type="default" r:id="rId16"/>
      <w:pgSz w:w="11906" w:h="16838"/>
      <w:pgMar w:top="680" w:right="624" w:bottom="680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180" w:rsidRDefault="00D65180" w:rsidP="00D65180">
      <w:r>
        <w:separator/>
      </w:r>
    </w:p>
  </w:endnote>
  <w:endnote w:type="continuationSeparator" w:id="0">
    <w:p w:rsidR="00D65180" w:rsidRDefault="00D65180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180" w:rsidRDefault="00D65180" w:rsidP="00D65180">
      <w:r>
        <w:separator/>
      </w:r>
    </w:p>
  </w:footnote>
  <w:footnote w:type="continuationSeparator" w:id="0">
    <w:p w:rsidR="00D65180" w:rsidRDefault="00D65180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D65180" w:rsidRPr="0057190D" w:rsidRDefault="00D65180">
        <w:pPr>
          <w:pStyle w:val="a3"/>
          <w:jc w:val="center"/>
        </w:pPr>
        <w:r w:rsidRPr="0057190D">
          <w:rPr>
            <w:rFonts w:ascii="Times New Roman" w:hAnsi="Times New Roman"/>
          </w:rPr>
          <w:fldChar w:fldCharType="begin"/>
        </w:r>
        <w:r w:rsidRPr="0057190D">
          <w:rPr>
            <w:rFonts w:ascii="Times New Roman" w:hAnsi="Times New Roman"/>
          </w:rPr>
          <w:instrText xml:space="preserve"> PAGE   \* MERGEFORMAT </w:instrText>
        </w:r>
        <w:r w:rsidRPr="0057190D">
          <w:rPr>
            <w:rFonts w:ascii="Times New Roman" w:hAnsi="Times New Roman"/>
          </w:rPr>
          <w:fldChar w:fldCharType="separate"/>
        </w:r>
        <w:r w:rsidR="009462E8">
          <w:rPr>
            <w:rFonts w:ascii="Times New Roman" w:hAnsi="Times New Roman"/>
            <w:noProof/>
          </w:rPr>
          <w:t>8</w:t>
        </w:r>
        <w:r w:rsidRPr="0057190D">
          <w:rPr>
            <w:rFonts w:ascii="Times New Roman" w:hAnsi="Times New Roman"/>
          </w:rPr>
          <w:fldChar w:fldCharType="end"/>
        </w:r>
      </w:p>
    </w:sdtContent>
  </w:sdt>
  <w:p w:rsidR="00D65180" w:rsidRDefault="00D651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BA403C"/>
    <w:multiLevelType w:val="hybridMultilevel"/>
    <w:tmpl w:val="69B81C2E"/>
    <w:lvl w:ilvl="0" w:tplc="284C4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8087F"/>
    <w:multiLevelType w:val="multilevel"/>
    <w:tmpl w:val="3488C4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57F80E9A"/>
    <w:multiLevelType w:val="multilevel"/>
    <w:tmpl w:val="D45A2D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7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15"/>
  </w:num>
  <w:num w:numId="13">
    <w:abstractNumId w:val="7"/>
  </w:num>
  <w:num w:numId="14">
    <w:abstractNumId w:val="14"/>
  </w:num>
  <w:num w:numId="15">
    <w:abstractNumId w:val="23"/>
  </w:num>
  <w:num w:numId="16">
    <w:abstractNumId w:val="20"/>
  </w:num>
  <w:num w:numId="17">
    <w:abstractNumId w:val="22"/>
  </w:num>
  <w:num w:numId="18">
    <w:abstractNumId w:val="21"/>
  </w:num>
  <w:num w:numId="19">
    <w:abstractNumId w:val="19"/>
  </w:num>
  <w:num w:numId="20">
    <w:abstractNumId w:val="18"/>
  </w:num>
  <w:num w:numId="21">
    <w:abstractNumId w:val="5"/>
  </w:num>
  <w:num w:numId="22">
    <w:abstractNumId w:val="16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0780"/>
    <w:rsid w:val="00024980"/>
    <w:rsid w:val="00032B5A"/>
    <w:rsid w:val="00040CDF"/>
    <w:rsid w:val="000420AD"/>
    <w:rsid w:val="000433E2"/>
    <w:rsid w:val="00043D24"/>
    <w:rsid w:val="00063633"/>
    <w:rsid w:val="000738BD"/>
    <w:rsid w:val="000814D3"/>
    <w:rsid w:val="00084393"/>
    <w:rsid w:val="00093D08"/>
    <w:rsid w:val="000A4232"/>
    <w:rsid w:val="000B1B7C"/>
    <w:rsid w:val="000B7351"/>
    <w:rsid w:val="000C11DA"/>
    <w:rsid w:val="000C330F"/>
    <w:rsid w:val="000C6888"/>
    <w:rsid w:val="000D0E78"/>
    <w:rsid w:val="000F58DC"/>
    <w:rsid w:val="000F60E4"/>
    <w:rsid w:val="001070E4"/>
    <w:rsid w:val="001109E1"/>
    <w:rsid w:val="001169A2"/>
    <w:rsid w:val="0012579F"/>
    <w:rsid w:val="0013160B"/>
    <w:rsid w:val="00134C96"/>
    <w:rsid w:val="00136A59"/>
    <w:rsid w:val="00146090"/>
    <w:rsid w:val="00150454"/>
    <w:rsid w:val="00151789"/>
    <w:rsid w:val="00153C63"/>
    <w:rsid w:val="00162BC3"/>
    <w:rsid w:val="00167FBB"/>
    <w:rsid w:val="0017460A"/>
    <w:rsid w:val="001821E2"/>
    <w:rsid w:val="0018309E"/>
    <w:rsid w:val="001934AC"/>
    <w:rsid w:val="001952A1"/>
    <w:rsid w:val="001A0138"/>
    <w:rsid w:val="001A2404"/>
    <w:rsid w:val="001A520B"/>
    <w:rsid w:val="001A632F"/>
    <w:rsid w:val="001A794F"/>
    <w:rsid w:val="001C431D"/>
    <w:rsid w:val="001C7CAC"/>
    <w:rsid w:val="001F5546"/>
    <w:rsid w:val="00214DD3"/>
    <w:rsid w:val="00215E3A"/>
    <w:rsid w:val="00220E39"/>
    <w:rsid w:val="00220E84"/>
    <w:rsid w:val="00230EA2"/>
    <w:rsid w:val="00234875"/>
    <w:rsid w:val="00246653"/>
    <w:rsid w:val="00252E15"/>
    <w:rsid w:val="00257C9C"/>
    <w:rsid w:val="002643EB"/>
    <w:rsid w:val="00272BB9"/>
    <w:rsid w:val="00273412"/>
    <w:rsid w:val="00277BF3"/>
    <w:rsid w:val="0028038E"/>
    <w:rsid w:val="002845F1"/>
    <w:rsid w:val="002B6621"/>
    <w:rsid w:val="002C189D"/>
    <w:rsid w:val="002C337C"/>
    <w:rsid w:val="002C3850"/>
    <w:rsid w:val="002C511A"/>
    <w:rsid w:val="002F03EC"/>
    <w:rsid w:val="002F17D6"/>
    <w:rsid w:val="002F4651"/>
    <w:rsid w:val="002F4753"/>
    <w:rsid w:val="002F690B"/>
    <w:rsid w:val="00302478"/>
    <w:rsid w:val="00310EC3"/>
    <w:rsid w:val="0032380C"/>
    <w:rsid w:val="003264FD"/>
    <w:rsid w:val="003475DB"/>
    <w:rsid w:val="00350DAF"/>
    <w:rsid w:val="0036164C"/>
    <w:rsid w:val="00365708"/>
    <w:rsid w:val="00365A12"/>
    <w:rsid w:val="003665D6"/>
    <w:rsid w:val="0037241A"/>
    <w:rsid w:val="00390461"/>
    <w:rsid w:val="003A421A"/>
    <w:rsid w:val="003A4356"/>
    <w:rsid w:val="003A6A43"/>
    <w:rsid w:val="003A6EB4"/>
    <w:rsid w:val="003B17CE"/>
    <w:rsid w:val="003B4E04"/>
    <w:rsid w:val="003C52B3"/>
    <w:rsid w:val="003E4638"/>
    <w:rsid w:val="003E47B3"/>
    <w:rsid w:val="004021A1"/>
    <w:rsid w:val="00403536"/>
    <w:rsid w:val="00405C5D"/>
    <w:rsid w:val="00406306"/>
    <w:rsid w:val="00410177"/>
    <w:rsid w:val="004137C0"/>
    <w:rsid w:val="004160F5"/>
    <w:rsid w:val="00421623"/>
    <w:rsid w:val="00427A4D"/>
    <w:rsid w:val="00437B95"/>
    <w:rsid w:val="00452137"/>
    <w:rsid w:val="00453F84"/>
    <w:rsid w:val="00456420"/>
    <w:rsid w:val="00456E81"/>
    <w:rsid w:val="00462EBF"/>
    <w:rsid w:val="00471EE5"/>
    <w:rsid w:val="00474FAB"/>
    <w:rsid w:val="00477C08"/>
    <w:rsid w:val="004934CC"/>
    <w:rsid w:val="0049561E"/>
    <w:rsid w:val="004B4E4B"/>
    <w:rsid w:val="004C2081"/>
    <w:rsid w:val="004C40D7"/>
    <w:rsid w:val="004D7459"/>
    <w:rsid w:val="004E1E33"/>
    <w:rsid w:val="004E6F9D"/>
    <w:rsid w:val="00533339"/>
    <w:rsid w:val="0053623B"/>
    <w:rsid w:val="00545EB8"/>
    <w:rsid w:val="005532DC"/>
    <w:rsid w:val="0057190D"/>
    <w:rsid w:val="005816ED"/>
    <w:rsid w:val="00583AB0"/>
    <w:rsid w:val="005A4DFD"/>
    <w:rsid w:val="005B07BB"/>
    <w:rsid w:val="005C0381"/>
    <w:rsid w:val="005C3F01"/>
    <w:rsid w:val="005D3F24"/>
    <w:rsid w:val="005E179D"/>
    <w:rsid w:val="005E46BE"/>
    <w:rsid w:val="005E60F9"/>
    <w:rsid w:val="005E7341"/>
    <w:rsid w:val="005F5629"/>
    <w:rsid w:val="00614341"/>
    <w:rsid w:val="006158EB"/>
    <w:rsid w:val="006269B8"/>
    <w:rsid w:val="00627479"/>
    <w:rsid w:val="00627E34"/>
    <w:rsid w:val="0063071F"/>
    <w:rsid w:val="0063130B"/>
    <w:rsid w:val="006415B0"/>
    <w:rsid w:val="006531BA"/>
    <w:rsid w:val="00653FAC"/>
    <w:rsid w:val="006546AF"/>
    <w:rsid w:val="0065539E"/>
    <w:rsid w:val="00656001"/>
    <w:rsid w:val="006616F8"/>
    <w:rsid w:val="006674FC"/>
    <w:rsid w:val="00677EF2"/>
    <w:rsid w:val="006845AF"/>
    <w:rsid w:val="00693653"/>
    <w:rsid w:val="006A75FC"/>
    <w:rsid w:val="006C1353"/>
    <w:rsid w:val="006C3728"/>
    <w:rsid w:val="006D251A"/>
    <w:rsid w:val="006D5ED8"/>
    <w:rsid w:val="00702BDB"/>
    <w:rsid w:val="00707B90"/>
    <w:rsid w:val="0071007C"/>
    <w:rsid w:val="00711A9C"/>
    <w:rsid w:val="00720DE1"/>
    <w:rsid w:val="007257A5"/>
    <w:rsid w:val="00742182"/>
    <w:rsid w:val="00747C1D"/>
    <w:rsid w:val="007608BF"/>
    <w:rsid w:val="00763C0E"/>
    <w:rsid w:val="00767CC7"/>
    <w:rsid w:val="00770790"/>
    <w:rsid w:val="0077798C"/>
    <w:rsid w:val="00777E4F"/>
    <w:rsid w:val="007A1904"/>
    <w:rsid w:val="007B0E9A"/>
    <w:rsid w:val="007B4332"/>
    <w:rsid w:val="007B72A3"/>
    <w:rsid w:val="007E3514"/>
    <w:rsid w:val="007E3AC0"/>
    <w:rsid w:val="007E3B9B"/>
    <w:rsid w:val="007E7ADD"/>
    <w:rsid w:val="007F1C9A"/>
    <w:rsid w:val="007F4A87"/>
    <w:rsid w:val="007F64E4"/>
    <w:rsid w:val="007F7D13"/>
    <w:rsid w:val="00804EDC"/>
    <w:rsid w:val="00805D21"/>
    <w:rsid w:val="008102B6"/>
    <w:rsid w:val="008103EE"/>
    <w:rsid w:val="008219E0"/>
    <w:rsid w:val="008229F5"/>
    <w:rsid w:val="00823293"/>
    <w:rsid w:val="008400ED"/>
    <w:rsid w:val="008536E7"/>
    <w:rsid w:val="00857453"/>
    <w:rsid w:val="00870451"/>
    <w:rsid w:val="00870958"/>
    <w:rsid w:val="008733FB"/>
    <w:rsid w:val="00880B46"/>
    <w:rsid w:val="008813BC"/>
    <w:rsid w:val="00886056"/>
    <w:rsid w:val="0089523F"/>
    <w:rsid w:val="008A31C4"/>
    <w:rsid w:val="008B29AE"/>
    <w:rsid w:val="008B3D34"/>
    <w:rsid w:val="008B5ABB"/>
    <w:rsid w:val="008B79DF"/>
    <w:rsid w:val="008D183E"/>
    <w:rsid w:val="008E445A"/>
    <w:rsid w:val="008F5AD3"/>
    <w:rsid w:val="008F7D34"/>
    <w:rsid w:val="00901424"/>
    <w:rsid w:val="009057EB"/>
    <w:rsid w:val="009102AF"/>
    <w:rsid w:val="009143F2"/>
    <w:rsid w:val="00914C3F"/>
    <w:rsid w:val="0092225B"/>
    <w:rsid w:val="00930363"/>
    <w:rsid w:val="00931581"/>
    <w:rsid w:val="009429CB"/>
    <w:rsid w:val="00943A44"/>
    <w:rsid w:val="009462E8"/>
    <w:rsid w:val="00946F49"/>
    <w:rsid w:val="00954084"/>
    <w:rsid w:val="0097434C"/>
    <w:rsid w:val="009743F2"/>
    <w:rsid w:val="00974A95"/>
    <w:rsid w:val="00977188"/>
    <w:rsid w:val="00982FEB"/>
    <w:rsid w:val="00984DEF"/>
    <w:rsid w:val="00995CF7"/>
    <w:rsid w:val="009B5B43"/>
    <w:rsid w:val="009C193D"/>
    <w:rsid w:val="009C29FA"/>
    <w:rsid w:val="009C32D5"/>
    <w:rsid w:val="009D0AFD"/>
    <w:rsid w:val="009D4EAB"/>
    <w:rsid w:val="009D5058"/>
    <w:rsid w:val="009D5A8E"/>
    <w:rsid w:val="009D5C5A"/>
    <w:rsid w:val="009E12C4"/>
    <w:rsid w:val="009F03DB"/>
    <w:rsid w:val="009F46B1"/>
    <w:rsid w:val="00A009E1"/>
    <w:rsid w:val="00A03E85"/>
    <w:rsid w:val="00A2349E"/>
    <w:rsid w:val="00A2482B"/>
    <w:rsid w:val="00A360F8"/>
    <w:rsid w:val="00A46C52"/>
    <w:rsid w:val="00A52479"/>
    <w:rsid w:val="00A5643D"/>
    <w:rsid w:val="00A932C0"/>
    <w:rsid w:val="00AA040A"/>
    <w:rsid w:val="00AA596D"/>
    <w:rsid w:val="00AB0A03"/>
    <w:rsid w:val="00AB69A8"/>
    <w:rsid w:val="00AB7FA9"/>
    <w:rsid w:val="00AD38C6"/>
    <w:rsid w:val="00AD6AA8"/>
    <w:rsid w:val="00AF0D18"/>
    <w:rsid w:val="00AF51D2"/>
    <w:rsid w:val="00B00197"/>
    <w:rsid w:val="00B122F9"/>
    <w:rsid w:val="00B13E2D"/>
    <w:rsid w:val="00B14F0B"/>
    <w:rsid w:val="00B332DF"/>
    <w:rsid w:val="00B364A1"/>
    <w:rsid w:val="00B3728A"/>
    <w:rsid w:val="00B43ABB"/>
    <w:rsid w:val="00B506B8"/>
    <w:rsid w:val="00B6593B"/>
    <w:rsid w:val="00B700B2"/>
    <w:rsid w:val="00B75C3A"/>
    <w:rsid w:val="00B76419"/>
    <w:rsid w:val="00B87768"/>
    <w:rsid w:val="00B9235F"/>
    <w:rsid w:val="00B945C4"/>
    <w:rsid w:val="00BC0C8F"/>
    <w:rsid w:val="00BC1004"/>
    <w:rsid w:val="00BE5DEE"/>
    <w:rsid w:val="00BE6180"/>
    <w:rsid w:val="00BF2AED"/>
    <w:rsid w:val="00BF402B"/>
    <w:rsid w:val="00BF75EA"/>
    <w:rsid w:val="00C1091F"/>
    <w:rsid w:val="00C10B63"/>
    <w:rsid w:val="00C15E7F"/>
    <w:rsid w:val="00C201CE"/>
    <w:rsid w:val="00C3324F"/>
    <w:rsid w:val="00C412FD"/>
    <w:rsid w:val="00C543CA"/>
    <w:rsid w:val="00C56FD5"/>
    <w:rsid w:val="00C64ACE"/>
    <w:rsid w:val="00C6515C"/>
    <w:rsid w:val="00C65F4E"/>
    <w:rsid w:val="00C73AD8"/>
    <w:rsid w:val="00C75219"/>
    <w:rsid w:val="00C86648"/>
    <w:rsid w:val="00C8783D"/>
    <w:rsid w:val="00C902C6"/>
    <w:rsid w:val="00CA5BAE"/>
    <w:rsid w:val="00CB5958"/>
    <w:rsid w:val="00CC5FB7"/>
    <w:rsid w:val="00CE061A"/>
    <w:rsid w:val="00CF5D3A"/>
    <w:rsid w:val="00D00A36"/>
    <w:rsid w:val="00D03655"/>
    <w:rsid w:val="00D10C8F"/>
    <w:rsid w:val="00D134AC"/>
    <w:rsid w:val="00D134F2"/>
    <w:rsid w:val="00D14DB1"/>
    <w:rsid w:val="00D356BE"/>
    <w:rsid w:val="00D378A5"/>
    <w:rsid w:val="00D451F3"/>
    <w:rsid w:val="00D50848"/>
    <w:rsid w:val="00D52102"/>
    <w:rsid w:val="00D65180"/>
    <w:rsid w:val="00D82974"/>
    <w:rsid w:val="00D85B8A"/>
    <w:rsid w:val="00D864A6"/>
    <w:rsid w:val="00D9327B"/>
    <w:rsid w:val="00D949C8"/>
    <w:rsid w:val="00DA16CD"/>
    <w:rsid w:val="00DA20F4"/>
    <w:rsid w:val="00DA5C7B"/>
    <w:rsid w:val="00DD3F1C"/>
    <w:rsid w:val="00DD764B"/>
    <w:rsid w:val="00DE1A7A"/>
    <w:rsid w:val="00DE2E99"/>
    <w:rsid w:val="00DE3D38"/>
    <w:rsid w:val="00DE529F"/>
    <w:rsid w:val="00DE64AF"/>
    <w:rsid w:val="00DF1F0D"/>
    <w:rsid w:val="00DF5CEB"/>
    <w:rsid w:val="00E0661F"/>
    <w:rsid w:val="00E139E6"/>
    <w:rsid w:val="00E24028"/>
    <w:rsid w:val="00E24560"/>
    <w:rsid w:val="00E274FD"/>
    <w:rsid w:val="00E3685E"/>
    <w:rsid w:val="00E43BFA"/>
    <w:rsid w:val="00E5222B"/>
    <w:rsid w:val="00E60D7F"/>
    <w:rsid w:val="00E614B4"/>
    <w:rsid w:val="00E63339"/>
    <w:rsid w:val="00E63D35"/>
    <w:rsid w:val="00E645E6"/>
    <w:rsid w:val="00E647C2"/>
    <w:rsid w:val="00E729AF"/>
    <w:rsid w:val="00E77FDA"/>
    <w:rsid w:val="00EA6980"/>
    <w:rsid w:val="00EB1E53"/>
    <w:rsid w:val="00EE3BD4"/>
    <w:rsid w:val="00F00B12"/>
    <w:rsid w:val="00F07581"/>
    <w:rsid w:val="00F11257"/>
    <w:rsid w:val="00F1338E"/>
    <w:rsid w:val="00F13DC8"/>
    <w:rsid w:val="00F1745D"/>
    <w:rsid w:val="00F37AE0"/>
    <w:rsid w:val="00F54005"/>
    <w:rsid w:val="00F543D2"/>
    <w:rsid w:val="00F54B05"/>
    <w:rsid w:val="00F5500F"/>
    <w:rsid w:val="00F57E36"/>
    <w:rsid w:val="00F60628"/>
    <w:rsid w:val="00F6359B"/>
    <w:rsid w:val="00F643AF"/>
    <w:rsid w:val="00F661CF"/>
    <w:rsid w:val="00F70E1E"/>
    <w:rsid w:val="00F77550"/>
    <w:rsid w:val="00F84030"/>
    <w:rsid w:val="00FA2DB1"/>
    <w:rsid w:val="00FA316C"/>
    <w:rsid w:val="00FA5E9B"/>
    <w:rsid w:val="00FB47CD"/>
    <w:rsid w:val="00FC37DC"/>
    <w:rsid w:val="00FD5BA6"/>
    <w:rsid w:val="00FD6BA5"/>
    <w:rsid w:val="00FE58CF"/>
    <w:rsid w:val="00FF01B1"/>
    <w:rsid w:val="00FF0A51"/>
    <w:rsid w:val="00FF23D1"/>
    <w:rsid w:val="00FF2ABC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E59C81-308E-4153-838A-69C324C7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D356B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footer"/>
    <w:basedOn w:val="a"/>
    <w:link w:val="ad"/>
    <w:unhideWhenUsed/>
    <w:rsid w:val="004564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56420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D356BE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A2482B"/>
    <w:rPr>
      <w:rFonts w:ascii="Arial" w:hAnsi="Arial" w:cs="Arial"/>
    </w:rPr>
  </w:style>
  <w:style w:type="paragraph" w:customStyle="1" w:styleId="1">
    <w:name w:val="Абзац списка1"/>
    <w:basedOn w:val="a"/>
    <w:rsid w:val="00A5643D"/>
    <w:pPr>
      <w:overflowPunct/>
      <w:autoSpaceDE/>
      <w:autoSpaceDN/>
      <w:adjustRightInd/>
      <w:ind w:left="720"/>
      <w:jc w:val="both"/>
      <w:textAlignment w:val="auto"/>
    </w:pPr>
    <w:rPr>
      <w:rFonts w:ascii="Calibri" w:eastAsia="Calibri" w:hAnsi="Calibri"/>
      <w:sz w:val="24"/>
      <w:szCs w:val="22"/>
      <w:lang w:eastAsia="ru-RU"/>
    </w:rPr>
  </w:style>
  <w:style w:type="paragraph" w:styleId="ae">
    <w:name w:val="Body Text"/>
    <w:basedOn w:val="a"/>
    <w:link w:val="af"/>
    <w:rsid w:val="003A4356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A4356"/>
    <w:rPr>
      <w:sz w:val="24"/>
      <w:szCs w:val="24"/>
    </w:rPr>
  </w:style>
  <w:style w:type="paragraph" w:customStyle="1" w:styleId="ConsNormal">
    <w:name w:val="ConsNormal"/>
    <w:rsid w:val="003A43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semiHidden/>
    <w:unhideWhenUsed/>
    <w:rsid w:val="001821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821E2"/>
    <w:rPr>
      <w:rFonts w:ascii="Arial" w:hAnsi="Arial"/>
      <w:lang w:eastAsia="en-US"/>
    </w:rPr>
  </w:style>
  <w:style w:type="paragraph" w:styleId="af0">
    <w:name w:val="Balloon Text"/>
    <w:basedOn w:val="a"/>
    <w:link w:val="af1"/>
    <w:semiHidden/>
    <w:unhideWhenUsed/>
    <w:rsid w:val="00DF5CE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DF5CEB"/>
    <w:rPr>
      <w:rFonts w:ascii="Segoe UI" w:hAnsi="Segoe UI" w:cs="Segoe UI"/>
      <w:sz w:val="18"/>
      <w:szCs w:val="18"/>
      <w:lang w:eastAsia="en-US"/>
    </w:rPr>
  </w:style>
  <w:style w:type="paragraph" w:styleId="af2">
    <w:name w:val="Body Text Indent"/>
    <w:basedOn w:val="a"/>
    <w:link w:val="af3"/>
    <w:semiHidden/>
    <w:unhideWhenUsed/>
    <w:rsid w:val="00D9327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D932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CEFEF-160A-45B7-99DD-CF929A56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94D1EF81</Template>
  <TotalTime>16</TotalTime>
  <Pages>8</Pages>
  <Words>4093</Words>
  <Characters>23336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Митькова Наталья Валерьевна</dc:creator>
  <cp:keywords/>
  <dc:description/>
  <cp:lastModifiedBy>Митькова Наталья Валерьевна</cp:lastModifiedBy>
  <cp:revision>13</cp:revision>
  <cp:lastPrinted>2018-05-14T00:26:00Z</cp:lastPrinted>
  <dcterms:created xsi:type="dcterms:W3CDTF">2018-05-10T08:34:00Z</dcterms:created>
  <dcterms:modified xsi:type="dcterms:W3CDTF">2018-05-17T00:38:00Z</dcterms:modified>
</cp:coreProperties>
</file>